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FF367" w14:textId="6249E7BA" w:rsidR="00454CDE" w:rsidRPr="00603589" w:rsidRDefault="00454CDE" w:rsidP="00062ED8">
      <w:pPr>
        <w:ind w:firstLine="720"/>
        <w:jc w:val="center"/>
        <w:rPr>
          <w:b/>
          <w:sz w:val="32"/>
          <w:lang w:val="bg-BG"/>
        </w:rPr>
      </w:pPr>
      <w:r w:rsidRPr="00603589">
        <w:rPr>
          <w:b/>
          <w:sz w:val="32"/>
          <w:lang w:val="bg-BG"/>
        </w:rPr>
        <w:t>З А П О В Е Д</w:t>
      </w:r>
    </w:p>
    <w:p w14:paraId="57425F9F" w14:textId="2BA2C6B1" w:rsidR="00062ED8" w:rsidRPr="00603589" w:rsidRDefault="00454CDE" w:rsidP="00062ED8">
      <w:pPr>
        <w:ind w:firstLine="720"/>
        <w:jc w:val="center"/>
        <w:rPr>
          <w:b/>
          <w:lang w:val="bg-BG"/>
        </w:rPr>
      </w:pPr>
      <w:r w:rsidRPr="00603589">
        <w:rPr>
          <w:b/>
          <w:lang w:val="bg-BG"/>
        </w:rPr>
        <w:t>№</w:t>
      </w:r>
      <w:r w:rsidR="00062ED8" w:rsidRPr="00603589">
        <w:rPr>
          <w:b/>
          <w:lang w:val="bg-BG"/>
        </w:rPr>
        <w:t xml:space="preserve"> </w:t>
      </w:r>
      <w:r w:rsidR="00C03F58" w:rsidRPr="00603589">
        <w:rPr>
          <w:b/>
          <w:lang w:val="bg-BG"/>
        </w:rPr>
        <w:t>ПО-09-3060</w:t>
      </w:r>
      <w:r w:rsidR="00062ED8" w:rsidRPr="00603589">
        <w:rPr>
          <w:b/>
          <w:lang w:val="bg-BG"/>
        </w:rPr>
        <w:t>-3</w:t>
      </w:r>
    </w:p>
    <w:p w14:paraId="3795E67F" w14:textId="2E5ADB6C" w:rsidR="00454CDE" w:rsidRPr="00603589" w:rsidRDefault="00454CDE" w:rsidP="00062ED8">
      <w:pPr>
        <w:ind w:firstLine="720"/>
        <w:jc w:val="center"/>
        <w:rPr>
          <w:b/>
          <w:lang w:val="bg-BG"/>
        </w:rPr>
      </w:pPr>
      <w:r w:rsidRPr="00603589">
        <w:rPr>
          <w:b/>
          <w:lang w:val="bg-BG"/>
        </w:rPr>
        <w:t>София,</w:t>
      </w:r>
      <w:r w:rsidR="00062ED8" w:rsidRPr="00603589">
        <w:rPr>
          <w:b/>
          <w:lang w:val="bg-BG"/>
        </w:rPr>
        <w:t xml:space="preserve"> 30.09.2</w:t>
      </w:r>
      <w:r w:rsidR="0023186B" w:rsidRPr="00603589">
        <w:rPr>
          <w:b/>
          <w:lang w:val="bg-BG"/>
        </w:rPr>
        <w:t>0</w:t>
      </w:r>
      <w:r w:rsidR="005A5B96" w:rsidRPr="00603589">
        <w:rPr>
          <w:b/>
          <w:lang w:val="bg-BG"/>
        </w:rPr>
        <w:t>2</w:t>
      </w:r>
      <w:r w:rsidR="00CC444F" w:rsidRPr="00603589">
        <w:rPr>
          <w:b/>
          <w:lang w:val="bg-BG"/>
        </w:rPr>
        <w:t>2</w:t>
      </w:r>
      <w:r w:rsidR="0023186B" w:rsidRPr="00603589">
        <w:rPr>
          <w:b/>
          <w:lang w:val="bg-BG"/>
        </w:rPr>
        <w:t>г.</w:t>
      </w:r>
    </w:p>
    <w:p w14:paraId="31639020" w14:textId="0DE22EBE" w:rsidR="004A3929" w:rsidRPr="00603589" w:rsidRDefault="00603589" w:rsidP="004A3929">
      <w:pPr>
        <w:ind w:firstLine="708"/>
        <w:jc w:val="both"/>
        <w:rPr>
          <w:b/>
          <w:sz w:val="26"/>
          <w:szCs w:val="26"/>
          <w:lang w:val="bg-BG"/>
        </w:rPr>
      </w:pPr>
      <w:r w:rsidRPr="00603589">
        <w:rPr>
          <w:lang w:val="bg-BG"/>
        </w:rPr>
        <w:t>На основание чл. 3, ал.</w:t>
      </w:r>
      <w:r w:rsidR="0042590C">
        <w:rPr>
          <w:lang w:val="bg-BG"/>
        </w:rPr>
        <w:t xml:space="preserve"> </w:t>
      </w:r>
      <w:r w:rsidRPr="00603589">
        <w:rPr>
          <w:lang w:val="bg-BG"/>
        </w:rPr>
        <w:t xml:space="preserve">4 от </w:t>
      </w:r>
      <w:proofErr w:type="spellStart"/>
      <w:r w:rsidRPr="00603589">
        <w:rPr>
          <w:lang w:val="bg-BG"/>
        </w:rPr>
        <w:t>Устройствения</w:t>
      </w:r>
      <w:proofErr w:type="spellEnd"/>
      <w:r w:rsidRPr="00603589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603589">
        <w:rPr>
          <w:lang w:val="bg-BG"/>
        </w:rPr>
        <w:t>обн</w:t>
      </w:r>
      <w:proofErr w:type="spellEnd"/>
      <w:r w:rsidRPr="00603589">
        <w:rPr>
          <w:lang w:val="bg-BG"/>
        </w:rPr>
        <w:t xml:space="preserve">. ДВ, бр.7/26.01.2010г., </w:t>
      </w:r>
      <w:proofErr w:type="spellStart"/>
      <w:r w:rsidRPr="00603589">
        <w:rPr>
          <w:lang w:val="bg-BG"/>
        </w:rPr>
        <w:t>посл</w:t>
      </w:r>
      <w:proofErr w:type="spellEnd"/>
      <w:r w:rsidRPr="00603589">
        <w:rPr>
          <w:lang w:val="bg-BG"/>
        </w:rPr>
        <w:t>. изм. ДВ</w:t>
      </w:r>
      <w:bookmarkStart w:id="0" w:name="_Hlk83647061"/>
      <w:r w:rsidRPr="00603589">
        <w:rPr>
          <w:lang w:val="bg-BG"/>
        </w:rPr>
        <w:t xml:space="preserve">, </w:t>
      </w:r>
      <w:bookmarkStart w:id="1" w:name="_Hlk83647891"/>
      <w:r w:rsidRPr="00603589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603589">
        <w:rPr>
          <w:lang w:val="bg-BG"/>
        </w:rPr>
        <w:t xml:space="preserve">41 от 03 </w:t>
      </w:r>
      <w:bookmarkEnd w:id="2"/>
      <w:bookmarkEnd w:id="3"/>
      <w:bookmarkEnd w:id="4"/>
      <w:r w:rsidRPr="00603589">
        <w:rPr>
          <w:lang w:val="bg-BG"/>
        </w:rPr>
        <w:t xml:space="preserve">юни 2022 г., </w:t>
      </w:r>
      <w:bookmarkEnd w:id="0"/>
      <w:bookmarkEnd w:id="1"/>
      <w:r w:rsidRPr="00603589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603589">
        <w:rPr>
          <w:b/>
          <w:lang w:val="bg-BG"/>
        </w:rPr>
        <w:t>№ ПО-09-</w:t>
      </w:r>
      <w:r w:rsidR="004A3929" w:rsidRPr="00603589">
        <w:rPr>
          <w:b/>
          <w:sz w:val="26"/>
          <w:szCs w:val="26"/>
          <w:lang w:val="bg-BG"/>
        </w:rPr>
        <w:t>30</w:t>
      </w:r>
      <w:r w:rsidR="00C03F58" w:rsidRPr="00603589">
        <w:rPr>
          <w:b/>
          <w:sz w:val="26"/>
          <w:szCs w:val="26"/>
          <w:lang w:val="bg-BG"/>
        </w:rPr>
        <w:t>60</w:t>
      </w:r>
      <w:r w:rsidR="004A3929" w:rsidRPr="00603589">
        <w:rPr>
          <w:b/>
          <w:sz w:val="26"/>
          <w:szCs w:val="26"/>
          <w:lang w:val="bg-BG"/>
        </w:rPr>
        <w:t>/</w:t>
      </w:r>
      <w:r w:rsidR="00BE03A6" w:rsidRPr="00603589">
        <w:rPr>
          <w:b/>
          <w:sz w:val="26"/>
          <w:szCs w:val="26"/>
          <w:lang w:val="bg-BG"/>
        </w:rPr>
        <w:t xml:space="preserve"> </w:t>
      </w:r>
      <w:r w:rsidR="004A3929" w:rsidRPr="00603589">
        <w:rPr>
          <w:b/>
          <w:sz w:val="26"/>
          <w:szCs w:val="26"/>
          <w:lang w:val="bg-BG"/>
        </w:rPr>
        <w:t>22.07.2022г.</w:t>
      </w:r>
    </w:p>
    <w:p w14:paraId="3957F2DB" w14:textId="77777777" w:rsidR="00034F6D" w:rsidRPr="00603589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7E0C97DE" w14:textId="77777777" w:rsidR="008F3A6E" w:rsidRPr="00603589" w:rsidRDefault="00C41B72" w:rsidP="005E5F37">
      <w:pPr>
        <w:ind w:left="2160" w:firstLine="720"/>
        <w:jc w:val="both"/>
        <w:rPr>
          <w:lang w:val="bg-BG"/>
        </w:rPr>
      </w:pPr>
      <w:r w:rsidRPr="00603589">
        <w:rPr>
          <w:b/>
          <w:lang w:val="bg-BG"/>
        </w:rPr>
        <w:t xml:space="preserve">   </w:t>
      </w:r>
      <w:r w:rsidR="0058230C" w:rsidRPr="00603589">
        <w:rPr>
          <w:b/>
          <w:lang w:val="bg-BG"/>
        </w:rPr>
        <w:t xml:space="preserve">   </w:t>
      </w:r>
      <w:r w:rsidR="003813FC" w:rsidRPr="00603589">
        <w:rPr>
          <w:b/>
          <w:lang w:val="bg-BG"/>
        </w:rPr>
        <w:t xml:space="preserve">   </w:t>
      </w:r>
      <w:r w:rsidR="00463733" w:rsidRPr="00603589">
        <w:rPr>
          <w:b/>
          <w:lang w:val="bg-BG"/>
        </w:rPr>
        <w:t>О П Р Е Д Е Л Я</w:t>
      </w:r>
      <w:r w:rsidR="00463733" w:rsidRPr="00603589">
        <w:rPr>
          <w:lang w:val="bg-BG"/>
        </w:rPr>
        <w:t xml:space="preserve"> </w:t>
      </w:r>
      <w:r w:rsidR="00463733" w:rsidRPr="00603589">
        <w:rPr>
          <w:b/>
          <w:lang w:val="bg-BG"/>
        </w:rPr>
        <w:t>М</w:t>
      </w:r>
      <w:r w:rsidR="00463733" w:rsidRPr="00603589">
        <w:rPr>
          <w:lang w:val="bg-BG"/>
        </w:rPr>
        <w:t>:</w:t>
      </w:r>
    </w:p>
    <w:p w14:paraId="442FCE6D" w14:textId="4A8CC64D" w:rsidR="00034F6D" w:rsidRPr="00603589" w:rsidRDefault="00034F6D" w:rsidP="008F3A6E">
      <w:pPr>
        <w:ind w:firstLine="709"/>
        <w:jc w:val="center"/>
        <w:rPr>
          <w:lang w:val="bg-BG"/>
        </w:rPr>
      </w:pPr>
    </w:p>
    <w:p w14:paraId="790F0D27" w14:textId="5061085D" w:rsidR="00E52E11" w:rsidRPr="00603589" w:rsidRDefault="00E52E11" w:rsidP="005745ED">
      <w:pPr>
        <w:ind w:firstLine="720"/>
        <w:jc w:val="both"/>
        <w:rPr>
          <w:lang w:val="bg-BG"/>
        </w:rPr>
      </w:pPr>
      <w:r w:rsidRPr="00603589">
        <w:rPr>
          <w:lang w:val="bg-BG"/>
        </w:rPr>
        <w:t>Масивите за ползване /МП/ и имоти за ползване</w:t>
      </w:r>
      <w:r w:rsidR="00871654" w:rsidRPr="00603589">
        <w:rPr>
          <w:lang w:val="bg-BG"/>
        </w:rPr>
        <w:t xml:space="preserve"> по  чл. 37в ал.</w:t>
      </w:r>
      <w:r w:rsidR="00713EC9" w:rsidRPr="00603589">
        <w:rPr>
          <w:lang w:val="bg-BG"/>
        </w:rPr>
        <w:t>2</w:t>
      </w:r>
      <w:r w:rsidR="00871654" w:rsidRPr="00603589">
        <w:rPr>
          <w:color w:val="FF0000"/>
          <w:lang w:val="bg-BG"/>
        </w:rPr>
        <w:t xml:space="preserve"> </w:t>
      </w:r>
      <w:r w:rsidR="00871654" w:rsidRPr="00603589">
        <w:rPr>
          <w:lang w:val="bg-BG"/>
        </w:rPr>
        <w:t>от ЗСПЗЗ</w:t>
      </w:r>
      <w:r w:rsidRPr="00603589">
        <w:rPr>
          <w:lang w:val="bg-BG"/>
        </w:rPr>
        <w:t>, разпределени в границите им съобразно, изготвеното</w:t>
      </w:r>
      <w:r w:rsidR="006655C6" w:rsidRPr="00603589">
        <w:rPr>
          <w:lang w:val="bg-BG"/>
        </w:rPr>
        <w:t xml:space="preserve"> </w:t>
      </w:r>
      <w:r w:rsidR="005E5F37" w:rsidRPr="00603589">
        <w:rPr>
          <w:b/>
          <w:u w:val="single"/>
          <w:lang w:val="bg-BG"/>
        </w:rPr>
        <w:t>доброволно споразумение</w:t>
      </w:r>
      <w:r w:rsidR="005E5F37" w:rsidRPr="00603589">
        <w:rPr>
          <w:u w:val="single"/>
          <w:lang w:val="bg-BG"/>
        </w:rPr>
        <w:t xml:space="preserve"> за </w:t>
      </w:r>
      <w:r w:rsidR="005E5F37" w:rsidRPr="00603589">
        <w:rPr>
          <w:b/>
          <w:u w:val="single"/>
          <w:lang w:val="bg-BG"/>
        </w:rPr>
        <w:t>орна земя</w:t>
      </w:r>
      <w:r w:rsidR="005E5F37" w:rsidRPr="00603589">
        <w:rPr>
          <w:u w:val="single"/>
          <w:lang w:val="bg-BG"/>
        </w:rPr>
        <w:t xml:space="preserve"> </w:t>
      </w:r>
      <w:r w:rsidR="003361C6" w:rsidRPr="00603589">
        <w:rPr>
          <w:lang w:val="bg-BG"/>
        </w:rPr>
        <w:t>за землището на с</w:t>
      </w:r>
      <w:r w:rsidR="0011621C" w:rsidRPr="00603589">
        <w:rPr>
          <w:lang w:val="bg-BG"/>
        </w:rPr>
        <w:t>.</w:t>
      </w:r>
      <w:r w:rsidR="00720533" w:rsidRPr="00603589">
        <w:rPr>
          <w:lang w:val="bg-BG"/>
        </w:rPr>
        <w:t xml:space="preserve"> </w:t>
      </w:r>
      <w:r w:rsidR="00C03F58" w:rsidRPr="00603589">
        <w:rPr>
          <w:lang w:val="bg-BG"/>
        </w:rPr>
        <w:t>Равно поле</w:t>
      </w:r>
      <w:r w:rsidRPr="00603589">
        <w:rPr>
          <w:lang w:val="bg-BG"/>
        </w:rPr>
        <w:t xml:space="preserve">, общ. </w:t>
      </w:r>
      <w:r w:rsidR="00C158C8" w:rsidRPr="00603589">
        <w:rPr>
          <w:lang w:val="bg-BG"/>
        </w:rPr>
        <w:t>Елин Пелин</w:t>
      </w:r>
      <w:r w:rsidRPr="00603589">
        <w:rPr>
          <w:lang w:val="bg-BG"/>
        </w:rPr>
        <w:t>, ЕКАТТЕ</w:t>
      </w:r>
      <w:r w:rsidR="00C03F58" w:rsidRPr="00603589">
        <w:rPr>
          <w:lang w:val="bg-BG"/>
        </w:rPr>
        <w:t xml:space="preserve"> 61248</w:t>
      </w:r>
      <w:r w:rsidRPr="00603589">
        <w:rPr>
          <w:lang w:val="bg-BG"/>
        </w:rPr>
        <w:t xml:space="preserve"> област </w:t>
      </w:r>
      <w:r w:rsidR="00D66684" w:rsidRPr="00603589">
        <w:rPr>
          <w:lang w:val="bg-BG"/>
        </w:rPr>
        <w:t>София</w:t>
      </w:r>
      <w:r w:rsidRPr="00603589">
        <w:rPr>
          <w:lang w:val="bg-BG"/>
        </w:rPr>
        <w:t>, за стопанската 20</w:t>
      </w:r>
      <w:r w:rsidR="005A5B96" w:rsidRPr="00603589">
        <w:rPr>
          <w:lang w:val="bg-BG"/>
        </w:rPr>
        <w:t>2</w:t>
      </w:r>
      <w:r w:rsidR="00CC444F" w:rsidRPr="00603589">
        <w:rPr>
          <w:lang w:val="bg-BG"/>
        </w:rPr>
        <w:t>2</w:t>
      </w:r>
      <w:r w:rsidR="00EE2FF9" w:rsidRPr="00603589">
        <w:rPr>
          <w:lang w:val="bg-BG"/>
        </w:rPr>
        <w:t xml:space="preserve"> – 20</w:t>
      </w:r>
      <w:r w:rsidR="002E0A30" w:rsidRPr="00603589">
        <w:rPr>
          <w:lang w:val="bg-BG"/>
        </w:rPr>
        <w:t>2</w:t>
      </w:r>
      <w:r w:rsidR="00CC444F" w:rsidRPr="00603589">
        <w:rPr>
          <w:lang w:val="bg-BG"/>
        </w:rPr>
        <w:t>3</w:t>
      </w:r>
      <w:r w:rsidR="00871654" w:rsidRPr="00603589">
        <w:rPr>
          <w:lang w:val="bg-BG"/>
        </w:rPr>
        <w:t xml:space="preserve"> </w:t>
      </w:r>
      <w:r w:rsidRPr="00603589">
        <w:rPr>
          <w:lang w:val="bg-BG"/>
        </w:rPr>
        <w:t>година, както следва:</w:t>
      </w:r>
    </w:p>
    <w:tbl>
      <w:tblPr>
        <w:tblW w:w="100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971"/>
        <w:gridCol w:w="971"/>
        <w:gridCol w:w="1078"/>
        <w:gridCol w:w="1271"/>
        <w:gridCol w:w="1290"/>
        <w:gridCol w:w="1147"/>
      </w:tblGrid>
      <w:tr w:rsidR="00C03F58" w:rsidRPr="00603589" w14:paraId="69CDDCE9" w14:textId="77777777" w:rsidTr="00013429">
        <w:trPr>
          <w:trHeight w:val="148"/>
        </w:trPr>
        <w:tc>
          <w:tcPr>
            <w:tcW w:w="3276" w:type="dxa"/>
            <w:vMerge w:val="restart"/>
            <w:shd w:val="clear" w:color="auto" w:fill="auto"/>
            <w:vAlign w:val="center"/>
            <w:hideMark/>
          </w:tcPr>
          <w:p w14:paraId="5D9AC3B9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Ползвател</w:t>
            </w:r>
          </w:p>
        </w:tc>
        <w:tc>
          <w:tcPr>
            <w:tcW w:w="971" w:type="dxa"/>
            <w:vMerge w:val="restart"/>
            <w:shd w:val="clear" w:color="auto" w:fill="auto"/>
            <w:textDirection w:val="tbLrV"/>
            <w:vAlign w:val="center"/>
            <w:hideMark/>
          </w:tcPr>
          <w:p w14:paraId="15538745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Масив №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  <w:hideMark/>
          </w:tcPr>
          <w:p w14:paraId="40792D98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Имот с регистрирано правно основание</w:t>
            </w:r>
          </w:p>
        </w:tc>
        <w:tc>
          <w:tcPr>
            <w:tcW w:w="3708" w:type="dxa"/>
            <w:gridSpan w:val="3"/>
            <w:shd w:val="clear" w:color="auto" w:fill="auto"/>
            <w:vAlign w:val="center"/>
            <w:hideMark/>
          </w:tcPr>
          <w:p w14:paraId="03D6FDA9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Имот по чл. 37в, ал. 3, т. 2 от ЗСПЗЗ</w:t>
            </w:r>
          </w:p>
        </w:tc>
      </w:tr>
      <w:tr w:rsidR="00C03F58" w:rsidRPr="00603589" w14:paraId="0CAAACD3" w14:textId="77777777" w:rsidTr="00013429">
        <w:trPr>
          <w:trHeight w:val="148"/>
        </w:trPr>
        <w:tc>
          <w:tcPr>
            <w:tcW w:w="3276" w:type="dxa"/>
            <w:vMerge/>
            <w:vAlign w:val="center"/>
            <w:hideMark/>
          </w:tcPr>
          <w:p w14:paraId="19A0D068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</w:p>
        </w:tc>
        <w:tc>
          <w:tcPr>
            <w:tcW w:w="971" w:type="dxa"/>
            <w:vMerge/>
            <w:vAlign w:val="center"/>
            <w:hideMark/>
          </w:tcPr>
          <w:p w14:paraId="4967DFA0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</w:p>
        </w:tc>
        <w:tc>
          <w:tcPr>
            <w:tcW w:w="971" w:type="dxa"/>
            <w:shd w:val="clear" w:color="auto" w:fill="auto"/>
            <w:vAlign w:val="center"/>
            <w:hideMark/>
          </w:tcPr>
          <w:p w14:paraId="30FADFA8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№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23630467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Площ дка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28ACAB20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№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032DBDF3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Площ дка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0CDCC628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 xml:space="preserve">Дължимо </w:t>
            </w:r>
            <w:proofErr w:type="spellStart"/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рентно</w:t>
            </w:r>
            <w:proofErr w:type="spellEnd"/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 xml:space="preserve"> плащане в лв.</w:t>
            </w:r>
          </w:p>
        </w:tc>
      </w:tr>
      <w:tr w:rsidR="00C03F58" w:rsidRPr="00603589" w14:paraId="6908AE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B4DF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E680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CBA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CC3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8B57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9FAF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0BA6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9F2F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0FB8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36A3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3BCC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0E4D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CBB2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9CE9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AFCE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012E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EB45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CAEF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55B4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049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5FB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DA62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F74A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C987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6B43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04D2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1DB8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28BE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1881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2593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99A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94.48</w:t>
            </w:r>
          </w:p>
        </w:tc>
      </w:tr>
      <w:tr w:rsidR="00C03F58" w:rsidRPr="00603589" w14:paraId="6754A3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5A606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3178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E412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9678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8F7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CBD1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2206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0C46E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FE13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5194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B4E0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05B0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49E4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D86A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6BE3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6F37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08570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FF2B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3532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DE8D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DBA2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EEA7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8FB0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89EB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AF6D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124E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5365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576A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A629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8D3B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430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15A7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274E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FB14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5E00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337D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5C04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2BBE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4A79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ED07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CAA2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C012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88EB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B6EE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E166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1300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FE0A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1467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5546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89A8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1A85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9051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9380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A749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C184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A7C0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DB8A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4F0C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8FFB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ADE8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B012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C8A5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8F68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3D6B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8B00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A7DD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D905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AB89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C3C2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1933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E6BF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7520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5BD7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5CBF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2CC1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F84C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98A6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3839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F40B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5D43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76FD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FA6C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3101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1784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4DAE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2FD1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743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1DB9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EA80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52ED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7300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F06F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E928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D489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BD3E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22A5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50E5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6E94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3A7E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1A46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FD67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7AE4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900B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2762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33DF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005D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165D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101B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33.029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ED95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81F2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3C9B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6D6D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FBE9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2A61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E31B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9DA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98B0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CAC6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32.954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2A5E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692.04</w:t>
            </w:r>
          </w:p>
        </w:tc>
      </w:tr>
      <w:tr w:rsidR="00C03F58" w:rsidRPr="00603589" w14:paraId="767730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0AC0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9A89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8945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321C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8A0C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17D9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057C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2A11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9E31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E55B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033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96AD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9ABB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249B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684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24BB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E63D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C37D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B9C8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469D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0881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56D7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85C0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F6DA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34AB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935B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1EC4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5D22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22.721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EF23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3321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971B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3F7D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278E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956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E724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6BC1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F30B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FECA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21.946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B23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460.87</w:t>
            </w:r>
          </w:p>
        </w:tc>
      </w:tr>
      <w:tr w:rsidR="00C03F58" w:rsidRPr="00603589" w14:paraId="6A55A0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C031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3183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82A5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0B4A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30CD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39D0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1352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430.42</w:t>
            </w:r>
          </w:p>
        </w:tc>
      </w:tr>
      <w:tr w:rsidR="00C03F58" w:rsidRPr="00603589" w14:paraId="507098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F5DA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C60B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A7B9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95A2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17.782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7B7E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BB57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1422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13F8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9B2D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3BD3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3648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96D6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AFC2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C62F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2769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3876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3DBE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CD7E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8D72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6F44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15.297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A43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65CD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8938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F8D2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30CC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1353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8A20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1AFC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4722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056D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4BEE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DB68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B327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FC21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A92E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5B89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11.142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B5A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C131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8859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0FD6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417E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A785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C125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D9DA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9211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BD3D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E9F9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504F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A3C5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DEE4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EFFA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7B4C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2A91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11DF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A970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47A1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021A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DC6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4B1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0D16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2FE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88D9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1979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18D7E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FF272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8E85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93E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D156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9.341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E4D3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908B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573F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ADFC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1F07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5FDF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02FD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B0AF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4705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A221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D8DD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E854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C289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195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348E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5D38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3A40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CA3D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A37C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EB1E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F638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DBD7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D863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6487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B9F5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0AF9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0F95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1897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0FEA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B0C5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A6A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D607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EB3F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FF38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2511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DB4D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7014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D026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51BF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2ABE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D91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7569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4B03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60D73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37A5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E70F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5738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0ECE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0C35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5C74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E619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28EB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2D73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B704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29DF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67F8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C708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AD52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3CDE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00CB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E996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2FF3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8B4B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D6A6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C2DC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A369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13B4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2606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7A73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B9AD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545F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DC0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F89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65B5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E884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2236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CF98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1CF1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5696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DE05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7CEC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9A1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7A62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6687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87F6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F7A2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1739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03DB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01E4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A346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CC51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BADC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6488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C81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97B0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5C08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C0FD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C781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AE1D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FFFD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9D90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CAC1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64AE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7742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4AB7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64C0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3ECB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744D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A71A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AE5C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1DD4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706C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0EDC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3D04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D500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352F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D5FB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2453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9A4A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3BA1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A050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3ACB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9A22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970D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7A2F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8FDC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144B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9100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DB7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6D2E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AFAD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BD0A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E815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7AA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CC16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867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8686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E207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33A7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44C5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36A8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F791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8D16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A41D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0B1B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202E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919D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0E98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686E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5D76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9F26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9645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F49F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9AE2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ED84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104.98</w:t>
            </w:r>
          </w:p>
        </w:tc>
      </w:tr>
      <w:tr w:rsidR="00C03F58" w:rsidRPr="00603589" w14:paraId="064C0F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08E9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E39B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D476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DF52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6AB8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3225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DD71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BB44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FBDC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5062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D259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AEE3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69AD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2ECA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2B8C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C39E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42AF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4C90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4472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E99C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20DC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C09A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0131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D055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B032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7B43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CC13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14D1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AE02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94EC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2F5B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C32D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7B45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24F7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2FC4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A17E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7ED1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31AC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A735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97.65</w:t>
            </w:r>
          </w:p>
        </w:tc>
      </w:tr>
      <w:tr w:rsidR="00C03F58" w:rsidRPr="00603589" w14:paraId="77DFCF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ADBB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090B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F991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5808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575D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A4D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23D6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ABAC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25C2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9AAF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3C50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F12E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A15D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8C59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4517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8469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0D84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AC9F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7511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1AEC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E6EB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F033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03A2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9280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C631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5EA6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3881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C4BD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B0BF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AC8D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BA0D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C1C9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4A9A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0A8E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0643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6A0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2E7E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C13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A0B1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D12B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5295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3D8B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2A90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E7C7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CA8F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E026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2DB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BEEC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77D4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1E8D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22A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3761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9414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F009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9D0B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3998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9301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B0F1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350C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2BD9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4B38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C0F2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15ED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4940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8D81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AEEE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03C2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481E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B8BC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14B1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FC5B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3FA7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3D0A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C214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977B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5ABA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A875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9F76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8B18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6FA0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05F7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F3F4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E7D7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5609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BB73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48CB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A3C9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D066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6DAB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4F21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BF13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4F4F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AAF8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06C7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10F6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2A51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EDBC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52F1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0D1B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D4F4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A782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3B50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7C9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B530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7CB0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7A3F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E8E9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5562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A52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0BC4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7099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BA52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21EE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BEE4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3F7A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4867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C363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D067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141D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A935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0CA7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89F7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E357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AFAD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8CDD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24C9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59B6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5C8E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88DF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F92B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0447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441E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6349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09B6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9E1A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8D74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D36E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3E94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C540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3633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5F78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A902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DD0E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0555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CAEF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510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E11A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B1C8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743D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5E8E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7E4A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AAF5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AB15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68C1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D1AF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408B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3A4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C8C5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4B45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1C25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8D4B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85A5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1B3B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D97A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4CE4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F57A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62EC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81A5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E57F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5A3B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AE64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4AF5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C68D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21EC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80BA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3C1A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A547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A57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7DBD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E71E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96EE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5700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B0D7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3B73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D7B7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A7E8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91E3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D3B9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81E6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6587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FDD7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767D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DB62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571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7E81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450A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AB09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A57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4F62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5A27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AAAB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8FE7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A16B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9A31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59DD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89C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6F56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ED18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A7D7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F755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85F2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C201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B75B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3A66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6C75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41D6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D07A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F48D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F27B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8423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49BF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4DC6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BC34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3480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C2E1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4851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5E3D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6A4C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0FB8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36E9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9BD4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38A2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42EE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B5F5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A856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12BD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ECC7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A82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97A2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1B50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CE6B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FD44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44D8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39D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6AAB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47C2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FE19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C0B0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F82D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08B7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7B11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69E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EE2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C722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8CE1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B6A8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40E0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E1C3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0D24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2B10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2327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9D1F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C196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A76B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72C7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68B9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A51B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1D7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7422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548D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D2F9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F4BF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C6EE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C789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ED2A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822E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4C60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1BF9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3BF3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A108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74ED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BBA2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5BA9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76D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006A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F9F1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A5F4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538F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C352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45D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8C2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75C1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83C5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3DFA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B92F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E300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C1F1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592B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DB8D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CEAF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2CAD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1B57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FEFA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67DF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9470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A8D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3C1B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E54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1E7E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D997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96B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5B4F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04EE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2CE9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F73A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883E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D1F6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E317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1046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232A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148D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7356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CB65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F1FA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1DFD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9C8B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9855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AB7A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2225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12DC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98B5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7514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A24C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4E43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92D9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AD2F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7B9C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4190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52CB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5CD2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FE1E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DD9A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74B7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52F6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0910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C41C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7673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3310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02F3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3A47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D1D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C008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C29B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C48F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C233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2BCA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F874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87C2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49FE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B87E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0BAD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1533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6002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3A83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D7D2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C3FD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EC9F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98F9F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E875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F266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5DE8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A24C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5D2E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C71A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6256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873C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B974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B95B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079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649F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537B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AE0E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624F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3B9E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3AAD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1211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3655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71A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DADE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9AC0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CB7B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6C43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4E91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3C02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403A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0BB1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9784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B495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DAC2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8F89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7452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850A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018C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6F59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CE6D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4C87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E68B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6175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A751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FCB9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F3C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B180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8C59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4458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06D6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15AF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F30B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1E6E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8A9C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9B21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6C51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73CC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8A3B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D5B2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0B7C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A108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DC9E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B4E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4CFF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F255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C8AE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1478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28D4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5EEC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9938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200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1BA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F91F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41F9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F9B1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60B7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7039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524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07F9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E8AE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8D59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BCE0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3457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2C8B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F627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4371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62A2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FC70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6E21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0732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8F28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14A8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8DF4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EAA8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5C63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600B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AE5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2424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556A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0AF5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6DD2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245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E704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B538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4304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216C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F385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EA24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8418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A15B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5284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C147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EC01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F7D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6C9D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4484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ADBC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25E4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AAA7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DE5A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41BE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2DA0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22CB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F5ED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9C3B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9B94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9033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0ED5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24F0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20A9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5CA3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EC6D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36CC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41A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9FA6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CF9F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3364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96FC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90AE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ECC6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9904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4829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7051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E93A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6E44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4FB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2BBC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8ED3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6222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DE96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4DE4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3F96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8A66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940F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DED1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D8E2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81F4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922D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F910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EE6C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D7C2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5A43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ECC6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1885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C663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E23E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90C4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CC3D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66D2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A7D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D96A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8B8B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668A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E970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8774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8763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0AD2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4428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5790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DF97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BCD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B8DA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AD50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F9A4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21B4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0A3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9E80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4830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7664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EDA3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AC3C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9208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5ED4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F7E8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45BA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B132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DE05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8962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9955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7BF8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ECA4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6127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708E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03BB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4C03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2E3D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FA64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DDB0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D18D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2423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5DB7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14C66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0C89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0AA2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04A9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E47E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E663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8312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C789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5EDA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0372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45BB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2DBC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A184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6F73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9F77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7119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E356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6925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E318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358B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459A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4CA7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B68D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B232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DA8C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4AB5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33F3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0186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9E6C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A8C9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3D59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074D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4922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CE06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C97D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D12A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53D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6820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B0CF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EACC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4374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D547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2D2F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8794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4DCC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9B3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2B51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91DA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A597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B7CC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1C7F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4D29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48B1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DF9E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CBC6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852E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67F5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378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8C6B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180F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2794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8BC0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5DE0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C98F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456B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378E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50F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B1FE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846C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5547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A1F8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4125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9687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DACA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9FC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5E86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48B9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FA65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1553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99F1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47A1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1304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9F9B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2AE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7C27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0E01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6855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B4CC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E00D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857B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F004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F6B2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3A18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DD90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F4E2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1110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1C7D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1719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41E1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829C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AB49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2F3B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0B21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EE2D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B5D8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4E04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1A4C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FDDD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16FE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2ED4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AAC9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F21D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6067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7117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982D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12C4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0374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A4E0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5683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E0D6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618E8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A606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6632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B8ED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8D2B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BFAF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C454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7095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841A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F722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E399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7D34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43CE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66A7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3C6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B20B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1FC8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5E0E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6814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ECC9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F41E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3ACC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B152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A2C6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5F24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0DEB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0580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3036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A7B9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73C8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F0CA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E3B2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954E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FE9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1BED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7561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3175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75A4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27B1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516F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3216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906A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40D8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B7C8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82D4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1DE4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D4B5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BE6A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3CA7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FD76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B04F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DC23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3AD3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D518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2B50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536B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14D13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AAAC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B056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E1F0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CE0C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B87E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DA78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1815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48FB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EB58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A302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A1ED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2FFD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2951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380B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3E90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FF68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679B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D162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ADCD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AE8E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A6AE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899C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39.90</w:t>
            </w:r>
          </w:p>
        </w:tc>
      </w:tr>
      <w:tr w:rsidR="00C03F58" w:rsidRPr="00603589" w14:paraId="0BB1A6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3612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695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B7BD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F205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B9B0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AE34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2A60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DCF6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5EDF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AC0C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5DFD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E5A2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9745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4A04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9583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6035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E1C3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0EAE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4F07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D7C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B33B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F0A2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A934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AFEE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EB7B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F104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4D63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E45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E957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DE5E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E52B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AC68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56D6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2BD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A2CD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BB99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0885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F357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6BE1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69045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3A8E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8033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54E4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BD1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448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ED7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35AE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F34D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D761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D0EA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AE79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8308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DCD5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EBEA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85B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AA72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0055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E4E2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DEFC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8FE6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7EB6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3A77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02B3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CCDC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E751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2E1B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E797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9BCA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A65B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1260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185D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7997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3413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E5E9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31B0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3E12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4CAA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37F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41A5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7771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B8AB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9685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7F7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2D2B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E67C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4937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DDA7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A1C7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5264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EE24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F978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9F9B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1380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2BF2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F7EF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33.54</w:t>
            </w:r>
          </w:p>
        </w:tc>
      </w:tr>
      <w:tr w:rsidR="00C03F58" w:rsidRPr="00603589" w14:paraId="63E3D2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5D6F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99A2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F8A5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F70B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85AF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A89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907B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6AFD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0826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B7C6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3489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7E87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153D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E3CF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A8CA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19F9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7A0D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6A68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4935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9E10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E293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5311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E61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8A37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8109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5493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B38E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6F89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FF2B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28EA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C707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455E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7B15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01F3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EE4F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7A23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BF45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E2EC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9215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FE7A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5223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28E7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48D8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B322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3E2D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584A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3D55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BACB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B574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398B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AC6C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CC66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97B9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B8EE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91E2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2B1D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134D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A27A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3C06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E4F8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1539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3F19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B335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54C6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1C60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AE5B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F256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F3BD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CB1F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8BB2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4313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356F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3ED4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61EB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9938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16D5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1B1D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5411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B75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E230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081E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7592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8D46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E58E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8EAC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710B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E25B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421D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7D48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5DB3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CEC5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7BC2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E089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FF43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C031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E46D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611D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C766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C520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6BF0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07DD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C7FE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8470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AB11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4106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8FF3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7318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79AF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5833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AADB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BD3B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0150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D569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3140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7A29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A6FA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DE60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1C7B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B17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65D1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69EC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B03C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FB30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848B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DF8B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EBA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A823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9C3B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2958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34F5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CE2D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A5F7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0BF9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6B5D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F582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C969F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9E81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D366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0A5C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893B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B8F5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A564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08A5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BE4B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F218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B3B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D7A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CB80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0305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F1A7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C286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0220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55B4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FED3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09DD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85FD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4FCB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4EE5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BE34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25FF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A785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C42B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BAA3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1EC9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1E69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D409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7900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57EB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C9E6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9780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309F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7425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D2A0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713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78CC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69E5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F2E7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A3C9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6CD2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CDA2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F22F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07DF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0EA2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DABB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859B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B73D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CC8C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246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9648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70EB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1828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8023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457A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6D9F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9322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AE2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4316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B855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BAFC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0187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E2A5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F263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E10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B14D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F148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6B59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497B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43BB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B03A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C74D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EB3A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27D8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AAED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6D64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BF4E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09CB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8B82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0FBC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C2EA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9E7F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8043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B5BA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AEA5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C741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D79A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441F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6CCA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923B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F092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38DE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BFAF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FF8E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1E49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F2CD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C2CD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3FF5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C01A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CF27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1B9A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D985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FC55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6D48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8D74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ADB3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D357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D59C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E27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20.66</w:t>
            </w:r>
          </w:p>
        </w:tc>
      </w:tr>
      <w:tr w:rsidR="00C03F58" w:rsidRPr="00603589" w14:paraId="741DA6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DCD9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98C7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31FA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6EEC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6B31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66BA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1ACC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2596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97E2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EA5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EFF9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3652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0C3E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B863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D9E4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EC88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FBA5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0551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0E1F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E76B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016D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CC8A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DFDB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86D4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345F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3291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0AF9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0BEB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61D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0F42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8229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E950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A36F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01EE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199E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D1B4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05E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CACE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5AF8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3EC5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B2B4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B384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E10B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9476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8AEF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08E8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D5F5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393A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20A0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C89F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A24B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3162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9173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F6C3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B094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B632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93D9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1732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0154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145B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04D1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F241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D9E1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22C4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C126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0017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9891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FF88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1E35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EB6C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AE19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D6B6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CB94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0399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2457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467C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200C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9639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3935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237F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22C6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1C68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F436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C9AA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99E2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8375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41A3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4AD8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E784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C552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EDDD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4882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D156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F788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3062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</w:t>
            </w:r>
          </w:p>
        </w:tc>
      </w:tr>
      <w:tr w:rsidR="00C03F58" w:rsidRPr="00603589" w14:paraId="72EB57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707A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1F07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6AE7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3F52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45D8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83F0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A390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EC9B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8934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B797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3A5A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BF97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2611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84EE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BB1A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</w:t>
            </w:r>
          </w:p>
        </w:tc>
      </w:tr>
      <w:tr w:rsidR="00C03F58" w:rsidRPr="00603589" w14:paraId="53A40C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1702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D52E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5C2A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E70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4111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39C5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4E01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5302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7757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586E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9AE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139A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247C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CA63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661C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8E71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9685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8431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5C04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28E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687F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E781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670D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27.30</w:t>
            </w:r>
          </w:p>
        </w:tc>
      </w:tr>
      <w:tr w:rsidR="00C03F58" w:rsidRPr="00603589" w14:paraId="77B9FD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9AA2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4649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8BCD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6594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09EC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CBE2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CE91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27.30</w:t>
            </w:r>
          </w:p>
        </w:tc>
      </w:tr>
      <w:tr w:rsidR="00C03F58" w:rsidRPr="00603589" w14:paraId="4B48ED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3D97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DA5E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69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B205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7A64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5B3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7E45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27.28</w:t>
            </w:r>
          </w:p>
        </w:tc>
      </w:tr>
      <w:tr w:rsidR="00C03F58" w:rsidRPr="00603589" w14:paraId="5D220E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C046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52AE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0BD4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D454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C797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1813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AB49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A933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8F1F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B806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E610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141.414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1FEB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8F1C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4384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2BE9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BB9E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1887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0FB3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65B5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E829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27.456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9882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D256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4BEC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7022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B2AA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526B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EF3D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0FF9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15.674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DC1D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769D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932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4689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F482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2FA8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5503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659E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7E26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9CED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3E90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418E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0C48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49E2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732A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42A4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9F84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AF7A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EF66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00DF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FCE8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81AF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302F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A61F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8.596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01A7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832C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538A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C15A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9567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B918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EAB6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6B59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5C43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86FC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97AC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CD9E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B7F7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A177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6AA7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BA13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8944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230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EC49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6005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3BFD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7036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F9F8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C9A9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7C8B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0F1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2102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F2B7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D023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E513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1810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38C6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29F3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5EE3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5585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F89E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66C0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0325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CA1E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F9DE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5.736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DB61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3922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E2EF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8126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F324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BB07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1C82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D045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F70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F50C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DF81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58B3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AEB3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1A96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FBA9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A524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65C5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4CBB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BC78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84C5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DD7E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501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BB10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795A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98CA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AC1B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B10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28823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9E49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8678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B9DB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20F3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1AD3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1EC8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0753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6AAA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18AF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0275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73CE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CAF1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91FF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054E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B226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AB3F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2AFB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0A64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AF0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83D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83C5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4CC1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BA8C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8E13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BFE4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BE27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04C7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6947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E0C9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9F62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82A2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8695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8FCB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83B2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55A9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5B3E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6DD0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EAF5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C7F8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DF4B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2334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AEB2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05EA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0F76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3573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8B26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5549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D0F9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7016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1F7C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014F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4E10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E492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C2E3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AF86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A932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127B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265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A915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A188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F202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4B9F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374D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3AD8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F07C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F26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BC51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831E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2AE8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3637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EA79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3879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824D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D83D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BD06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B558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0123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CB1B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EDBB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2DC3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88EB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C03A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9379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B0F4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B263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AF42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A74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9379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A4AE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D1A2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4912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515E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AFF9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FBFC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1A57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F3E9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B508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1EFA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739D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77BE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D894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C602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529A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E9D5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4B2D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112C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E909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205E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E3EF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79D2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9F07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E7E2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A98B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5A5A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459A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3A6D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83C3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141.28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E00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3DDA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79.35</w:t>
            </w:r>
          </w:p>
        </w:tc>
      </w:tr>
      <w:tr w:rsidR="00C03F58" w:rsidRPr="00603589" w14:paraId="680928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EA9B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4C2B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1B80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1B1A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E054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04B9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3F1B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721C3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7324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50C7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031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CBEE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7C13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09C9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86EE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AA94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B1C5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FC00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B6F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E348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554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4BFD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4B16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03FF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0DCD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9F08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111F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E59B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93DF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F7B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FAA7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D209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67C2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A4AD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91D6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E38E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E228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33A5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62A7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1C5C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B1B6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BF8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F4BD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10AD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EAC9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4057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692E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775D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171A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5467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06E4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7D4E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4A9A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0462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4B4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65.08</w:t>
            </w:r>
          </w:p>
        </w:tc>
      </w:tr>
      <w:tr w:rsidR="00C03F58" w:rsidRPr="00603589" w14:paraId="680FE2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5D5B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9867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D5B5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8E66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101B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FB98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23A2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8624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6C1F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F85B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E8A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470F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1C45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9155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9AD9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3B8DC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4000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5C67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F6C6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3013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722B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F7DD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094F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4A39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BB18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B761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2A6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D8C1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7F61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C9A5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EBB3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6314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7BD5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AE3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DA34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2CE5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74E5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8452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6D5B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6AFC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1286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B97A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9F21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DEBB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C1C9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6127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3D65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C526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74B5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6502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10E4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14CA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B120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460D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7864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52CF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66AC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F47A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FC00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BF05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35DD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8019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528F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54.58</w:t>
            </w:r>
          </w:p>
        </w:tc>
      </w:tr>
      <w:tr w:rsidR="00C03F58" w:rsidRPr="00603589" w14:paraId="201BF8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F257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036C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732E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B98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4A34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CB5A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6D03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EA1C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0D7F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E48D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0744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CB1D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38F7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6A5E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C977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282A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4893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4FF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E7A5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B28D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FB2B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B4C0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5670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FAED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FB54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D31D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2B47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60B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88B0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DFCB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924F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88EC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87CE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F7F6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BF28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87B5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54AF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E5C9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81AA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6571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EF30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24AB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E31A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74D9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B9D8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141.53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B53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0DB1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45.10</w:t>
            </w:r>
          </w:p>
        </w:tc>
      </w:tr>
      <w:tr w:rsidR="00C03F58" w:rsidRPr="00603589" w14:paraId="0B2009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C490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E240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D37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9A7E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EA20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E666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F10A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E13E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15C9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D865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C3EA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0972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80EF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6B12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AD06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C2BF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15F8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E26B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4F41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97D4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AFE6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3215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8008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21E3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2C3D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4D58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58F3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8FF3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6FC3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A94F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69D5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0122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2D60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E438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53AA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B8DC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026B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F3BF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04F3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7312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A2AD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E72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46E6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FA88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5CED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143.34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052B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5163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40.11</w:t>
            </w:r>
          </w:p>
        </w:tc>
      </w:tr>
      <w:tr w:rsidR="00C03F58" w:rsidRPr="00603589" w14:paraId="3C5412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8D20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14E0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FE3F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E160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46AD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6F94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A119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1162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5505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CFF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7222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A97C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2772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61EC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BDC3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4311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FB38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A566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57BA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A2E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231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9CC1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C428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C925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FA21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1A7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DCC2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157D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7C66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713B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F778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65DB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A2C0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ADA0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EED9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1F72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7AFB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0745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F60D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878B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A6C7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3A1C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517C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316D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3A21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3522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8C61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BA52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FAFF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3237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90B6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ADCE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DB0F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F19E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689F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A8A0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FCC4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1143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45A0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2E7F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CF9F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3734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F406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B183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17B6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B68A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F738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3AC8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32E8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0D5B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7DF1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A059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0D1E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60D6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02B2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860F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087E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EC25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7A51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E9F0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8F00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09A9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C89E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8611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470A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7690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A29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7219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BDFB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7108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502B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9EE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7BCC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677C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253B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27.82</w:t>
            </w:r>
          </w:p>
        </w:tc>
      </w:tr>
      <w:tr w:rsidR="00C03F58" w:rsidRPr="00603589" w14:paraId="31091A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5B74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9F5B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921B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30D9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0414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141.52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991C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E10F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27.12</w:t>
            </w:r>
          </w:p>
        </w:tc>
      </w:tr>
      <w:tr w:rsidR="00C03F58" w:rsidRPr="00603589" w14:paraId="11AED1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58678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88F3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FC3A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660F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6B57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073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921E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C9FB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AE87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9604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3D5A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C5C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5EF8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6482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ECC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8B86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CC45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931B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906C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A542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E67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986D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BE0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D4E5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ADBB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03EB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65C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FC84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868F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141.49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3F57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15DD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627EE5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7BA4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68FB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94A7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E53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9A04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A48F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0F3C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AF052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47D2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5B8A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E0D3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0C2C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16E1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D07E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81D4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20.05</w:t>
            </w:r>
          </w:p>
        </w:tc>
      </w:tr>
      <w:tr w:rsidR="00C03F58" w:rsidRPr="00603589" w14:paraId="0973F4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666E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B89E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9D03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9298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026E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6673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6359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D8F5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77A4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E4E5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3B6B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AABB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E426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B42B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FB7C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90C1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5270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BC80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8FC8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1250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AC7B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0F46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1617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9297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688F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4A5F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3733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D246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D578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7F66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9DB0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E115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C098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A0F6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14F6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3719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DE7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854D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0473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BC26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FB3D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85AE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867E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B9DE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94D3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7193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2836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04F9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2932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959C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B3FB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D112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BF25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18C0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A45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C11E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DF2C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CBF0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CF3A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FC84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8524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C72B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CD51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E0E1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AA91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A608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A8C3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6869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A3DA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1242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9241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B86C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2A3A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040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6828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EBC7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50CA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81AD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FC72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622B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30D7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CCA8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6A44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E4B6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431F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1ECC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8F88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28B4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3B92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7A2C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FB36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5CBC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CA44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BD08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0620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40.49</w:t>
            </w:r>
          </w:p>
        </w:tc>
      </w:tr>
      <w:tr w:rsidR="00C03F58" w:rsidRPr="00603589" w14:paraId="2788EB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B1C9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94D8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3F07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FFDA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5F85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9C8E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21B7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34A0B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CF17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CAF2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B89A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0C4C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F23E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5993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7FA6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BCEB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06E1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0015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369D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4DB8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9E39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120B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4832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CAE0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91A9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1466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9D37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55F5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B7C1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8F1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2EAD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4D19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148A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1F0D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645E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84B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AB92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1506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97B6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17.11</w:t>
            </w:r>
          </w:p>
        </w:tc>
      </w:tr>
      <w:tr w:rsidR="00C03F58" w:rsidRPr="00603589" w14:paraId="64E1DB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CD09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F922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B1C9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7A3C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73D4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9C18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5D00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7DFA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B625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C24C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F3F3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C189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D446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AFBE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3912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74A2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FC94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CDF3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1349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ECFB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6BF3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613B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419E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E8B7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7C15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4C81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FEC7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2A11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12.056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FCDD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BFB0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E4A0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C581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D187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45F8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64FA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F939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1B9F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B91F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FF6B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102.26</w:t>
            </w:r>
          </w:p>
        </w:tc>
      </w:tr>
      <w:tr w:rsidR="00C03F58" w:rsidRPr="00603589" w14:paraId="15774F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10B0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576A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A998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544E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4974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06CE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2B19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006A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2583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2861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2C6B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2F8B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FC48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854E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1FD3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A6BB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0EFE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41FE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D5C2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84DA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C340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97FA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7CE6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39.85</w:t>
            </w:r>
          </w:p>
        </w:tc>
      </w:tr>
      <w:tr w:rsidR="00C03F58" w:rsidRPr="00603589" w14:paraId="2EA6BD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802B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024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5E70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1F2D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266B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EF6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215A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5C80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B258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F46B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D99C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6416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C74B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AA7C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8376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8.27</w:t>
            </w:r>
          </w:p>
        </w:tc>
      </w:tr>
      <w:tr w:rsidR="00C03F58" w:rsidRPr="00603589" w14:paraId="069599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A802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77BB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6253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2E3D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ED8E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9336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A88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DF66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35AD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53F3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A2FE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0843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2057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B902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A805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D902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7045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1C20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28FF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E035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6749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7842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A382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43FA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4CAD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BB9C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5C84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5C4B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B958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86A6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A523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8C5F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E42F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EC3D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0A3A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63F6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F82E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27C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405F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EC41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48E2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34E5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551A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E545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AA62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873E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7F83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375E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8A12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EB2D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4F3B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9F88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4BD4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2CC9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28D9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39.03</w:t>
            </w:r>
          </w:p>
        </w:tc>
      </w:tr>
      <w:tr w:rsidR="00C03F58" w:rsidRPr="00603589" w14:paraId="31CF9F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3782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96C4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0B33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D66B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EF40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8AFD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2C8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8DC8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2D91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32E9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279C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B301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3F05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CCDB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028A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8DEA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550B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9481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2D7F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74F9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11.417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8167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6935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33BA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BAF3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5E6E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C346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784A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201.338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D69D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58B3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EFA0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E54C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7764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1937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65C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A6B1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F5D2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8AEB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67E1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4404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0B56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690D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279E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FFD1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1EB0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6DD0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D8C9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BFF4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7482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14B9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1B28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E2FC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FAED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6753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FFA5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7632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49EB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D068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587B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7513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112.63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70C9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9.758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DC1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C2CA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EEE1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7910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EDF1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4501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46F3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00AE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227B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F9CE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72F6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319E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800B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5219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9BF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83B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21AE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1F7C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EE4D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35FF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9591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0675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D1FC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D61E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5E9F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19C5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C024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A4DA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975C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D361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573B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9888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A65E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7FD5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2E92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ED65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4E17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F460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2321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BC28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6EFF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112.56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4CC3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07AF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109.63</w:t>
            </w:r>
          </w:p>
        </w:tc>
      </w:tr>
      <w:tr w:rsidR="00C03F58" w:rsidRPr="00603589" w14:paraId="74BB6F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537E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3764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04C4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053D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2593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8B01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D01B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992B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AB29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6EBB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0C4E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303D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AE12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1498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1BA5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BDED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15D8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1169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0CAC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112.59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42D6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32E1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F446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2F18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291D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4677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69D8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99F6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8412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C783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1C44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763D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C740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4B16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A604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1711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F6C2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99D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296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0BAB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4E13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11E2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23B9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99F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CFE4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864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FEB9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1171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8B1C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4E2E2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4E3B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5459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E935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BBC0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CE11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8759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3D0B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C3D2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6858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1ACF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9742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CC1E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C52F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BD1E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49A1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ED5B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D928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014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DB02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EF23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295E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0D74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DDF1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C563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7A67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D7DB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FAF1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1C8B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1F1D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B077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BCCB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8AB4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34DF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6A05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112.64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6A45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3.613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EF87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21F5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C9CC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8C15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DDAD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4B18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ED75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D23E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AACA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21EC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7098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D214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1162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F6F8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ACF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112.66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3839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07E3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A321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5076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F9F6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6B69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BFD1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C2D2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0BEA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2014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B989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E388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BF3D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60CA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4B4D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ECB3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B8F6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DF76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C46B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5AA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E4D2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B2B8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6422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834B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F4E5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0FF5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4B26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1453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1F52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7D16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CAB5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A177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6D2D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8158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3864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7352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5361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BC38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DA90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ECC5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112.61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5A7C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5617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DBF0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B301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1CA8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D217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E3C7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6690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C3E6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6364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112.60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158B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9981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67.68</w:t>
            </w:r>
          </w:p>
        </w:tc>
      </w:tr>
      <w:tr w:rsidR="00C03F58" w:rsidRPr="00603589" w14:paraId="1CFDD5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696A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310C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C91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F33D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8F63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112.53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EC4A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E4CF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67.20</w:t>
            </w:r>
          </w:p>
        </w:tc>
      </w:tr>
      <w:tr w:rsidR="00C03F58" w:rsidRPr="00603589" w14:paraId="6196DE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EF19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9F8C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D1F0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F87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1C87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8153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7C6E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BF05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DA70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0CAB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1B73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2B3C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C2F1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BB11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A158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C7CF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35FC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348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91DF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3CF4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7940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AF3E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0A86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27BC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6B11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9AB3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D75F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708E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0C2A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C065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1322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A2E3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828A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0125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107A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2EDF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4EE9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5B8A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EE50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4346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F1D1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FA00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FDA9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669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B8F5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B086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24A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495A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0719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748D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70FF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112.67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0AF3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2AF6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3A61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C2B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FC22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2BCE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AC1E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1328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159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E87B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CAA3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FAAE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96C9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C15A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AC90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4224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112.62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8ABA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2EB9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8787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6ED2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E1A5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AE49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43F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6996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CED1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47A3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6189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DBB5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46C9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8E21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AEF3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BA36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C714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6638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A140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2B6E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ECB0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AFE6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1AE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A145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FE8A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136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E78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6BB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2527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2958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3DB8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CE8F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57A2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1429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7799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547B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FE1D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6CE3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5285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D03E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EC2E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B0E1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112.40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C302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4304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41.98</w:t>
            </w:r>
          </w:p>
        </w:tc>
      </w:tr>
      <w:tr w:rsidR="00C03F58" w:rsidRPr="00603589" w14:paraId="475CBA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C8BB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DD3C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5E1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50ED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A82A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75FE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B532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A7CE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5934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316F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7F99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2DBC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B09B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4C47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719D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4235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A4D2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1DF7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B1CB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E482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6B07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F963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5D6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829A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09E5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C4C5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E513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3860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D621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C4E2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E04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A7F5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7B17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3BAB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1F71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5483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52C9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1604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C932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D57B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738D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0E7F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4631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E5C0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285F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E2C7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FBE6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4DF1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E1E4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06F2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8BBB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97FF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39F7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E94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5EF0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16FF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3FD5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F224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75CF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A157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98BB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60B2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A9A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5C62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4C55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745D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32F9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8AFD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2C64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212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0044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5B55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3DEB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92C2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3E17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112.68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177A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B664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438B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492D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AA8B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E87B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DE8B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8A13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282B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11D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112.46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65AE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F27C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7B0795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B6B5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5217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5110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E4FE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FBFB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F8CE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17FB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67BE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0C2A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CF0D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5496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2C1D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7F73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893E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3F2B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504BD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0EAD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339B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D859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F5BA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132D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CB9D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6A55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8440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7B7A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0864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0B3F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8664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CA4B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C723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BC7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AACE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AB38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961F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3B1B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A15B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3BF7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8835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6AEA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4E41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B973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99AE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BF3E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D409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7981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7341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9AE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143C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2181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837A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0832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9568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DD03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E397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3839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FFF3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6C70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2FC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1C50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3BDA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31EE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975F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2517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64E9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3720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E41C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2D68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FC91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56C9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8A16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90B4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7546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5201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00D3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CB4B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12AA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33DC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B03F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8006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DEAD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0EB5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5A89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626C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F4D2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311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591C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940D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9061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A74C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2615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2553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0F02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DCF1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3630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FDD9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954B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F92C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2B9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4E5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F48B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877D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112.65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D6AF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179A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19.05</w:t>
            </w:r>
          </w:p>
        </w:tc>
      </w:tr>
      <w:tr w:rsidR="00C03F58" w:rsidRPr="00603589" w14:paraId="614974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81C5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923E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6B2F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18DC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E312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3880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AFFB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B709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FB82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BF99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68FB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8870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4EC6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170F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A8AB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3D31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ECF1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FF07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D0B5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DF8C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278B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1306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F4FA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D9E0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A542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0577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CE2D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A229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3049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775E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616E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CE6F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7F9B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7300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E40E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1A45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ED8D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5560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6723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35C0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9427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ABA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EF09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53.64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53DB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2589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12BE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1C49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05B7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2511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0B59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75EF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6748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546A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81E1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A2C8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99B1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57D3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6A42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8152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52CB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617A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9D94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69B6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2F40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2B0F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0BF1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4BA4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F47E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9A67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849F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D609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CD5A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D358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051E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61BD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BEAE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14.002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4748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BDC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4A3B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F8E2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0A7E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AFF0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ACBF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4C75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13.898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4511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B11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9E88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CD9E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056F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91A7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DB9A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53.65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B69E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F981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E6BD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FC5E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E945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3C53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656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634E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CB33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8763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05D2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6201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20F9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17DA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2F03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B02E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EC92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AB7C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D9BF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87F7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FD76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00DF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89B8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7B42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C4A3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C107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4D2A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5550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99EF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B7C1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8BE8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68F3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5C2F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A821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2A07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6A6B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F7D2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7E10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3B7E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670C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55A8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382C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1ED7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3C78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33A8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4A87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39F2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1368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A733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827C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F7C3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06E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4B8F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D7B8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D07B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18FC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891A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D882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0F75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1784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C0F3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D61A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B16C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A096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B4FA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F31C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900A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E950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B600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4B0C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3272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7191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D5EE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3B1A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6CE0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E45C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A0F7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473B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CD61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2D5F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A503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85A2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B1E2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43D0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B389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4722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06C0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0CB1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EFB0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53BA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1A44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CAD7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7909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BC8D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8658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0CA4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1755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3C92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CCF4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DE97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76BA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627F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C453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D200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6EF4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B743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A554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B4F0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E064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DD33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203D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F4EF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9642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7B1E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54B9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5A57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C57F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7B5D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C1FF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62CB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3139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82A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EA7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4673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CB84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C47E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488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6ED5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08F6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F636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A4C3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F21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B165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94DA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84F3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7F8A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DF6F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B657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5993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8F5B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205E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8F50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1665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3133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97FA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7DF9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DF0C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ED8B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07C6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D801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BC2B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CCC4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9E2B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F1B7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0806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E681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FC30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4A4E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B011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9879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84A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039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F3D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28F2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583D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E57B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D0FE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B504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77CD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2.913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09C9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785E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D9BD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1893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2A59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B7DF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12DC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B13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1742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655C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A07E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A4F3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CD40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2A50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69AF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8BCB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0367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A180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DAEC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C17D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0D9B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0163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4613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5D8C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D142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ED58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5C08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37F1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EC84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A27D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B69C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8BA4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3D85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323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CC14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B505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3901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0281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2627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B623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7CBB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2A05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18AD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9978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9B17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ECDF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4DBF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AFA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E359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E41F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A6D7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5243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BFAE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A1BE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15E7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65B4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B79A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B2D2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48EA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AB07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00CF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13A7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0301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5BD7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745A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BB03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772A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8E26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402F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79AA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88E9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71E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1132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BBFE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3021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1696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6B5C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CD43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B411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120D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8CEE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94E8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B3BA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3FC2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A8B5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47BA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BF3A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304F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5DD9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67BF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1E73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2BD2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1718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037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4AB3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E30D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78E8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726C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BF7D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F00B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30AC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47DF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4E76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1570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9A17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8E10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2BDD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2A0F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0374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AB58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7FB8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E5DF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A99F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6745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D45E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0CB8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9206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1F97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F36E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53.63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E2D9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C960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867F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D2B2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1C85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1C9C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AF86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BF01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9EC0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572A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12C8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9D0D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2E94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3D45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A8A4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BE51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40DB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28D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8194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2A27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F406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FC91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59BD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D5BD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DA49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3047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2DB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F701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FF42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BA1F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5223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1F40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0381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8B18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25EE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407C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8D3B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AF6C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E90E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D76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E910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32A6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22BA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653A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3388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4137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E92D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8C5A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785B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5771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9C02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20E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5FD0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FD39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83E7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4379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AB0B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DCFA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8EC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0491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F2A7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C3F65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CE6D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48D8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99E7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4779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1A70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55AD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9A8F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FF3B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9F08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13D4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CE2E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EBA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92F0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23E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5577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81D8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4993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ACAB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3F46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78C3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E843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6E7A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7B5B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CB64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CD16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DAEA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591C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A060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ADE7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98A8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5C19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78FB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61B0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C7CE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493F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0734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6660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91CC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CA18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4F4F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A466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FDDD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3897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22B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DB52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0834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6902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17F3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F3AF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AF9D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4042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44D8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2C23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6AF5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0D2A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90CE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4CDA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5CFC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421B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1900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3C1F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7F27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2E05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16FC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D234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3248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196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592E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4D8C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1DA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F3F5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8336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CBFA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6304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C333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9D99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1CE8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19C6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31.30</w:t>
            </w:r>
          </w:p>
        </w:tc>
      </w:tr>
      <w:tr w:rsidR="00C03F58" w:rsidRPr="00603589" w14:paraId="43D8AE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28EE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6571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BA2C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488F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B5D2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67D0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A7C2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29.46</w:t>
            </w:r>
          </w:p>
        </w:tc>
      </w:tr>
      <w:tr w:rsidR="00C03F58" w:rsidRPr="00603589" w14:paraId="42913D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AD0A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6F07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7E9F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A967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0303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AEBF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ED02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C5F4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F324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C6CA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6555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7AB0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DAA4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DB9B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F28A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27.30</w:t>
            </w:r>
          </w:p>
        </w:tc>
      </w:tr>
      <w:tr w:rsidR="00C03F58" w:rsidRPr="00603589" w14:paraId="165E3F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47CF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01DE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C818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6DDE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F6F7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7E4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A274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25.88</w:t>
            </w:r>
          </w:p>
        </w:tc>
      </w:tr>
      <w:tr w:rsidR="00C03F58" w:rsidRPr="00603589" w14:paraId="5B227B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B722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B2DB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8BFE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B761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25A1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AA13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C225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25.20</w:t>
            </w:r>
          </w:p>
        </w:tc>
      </w:tr>
      <w:tr w:rsidR="00C03F58" w:rsidRPr="00603589" w14:paraId="746CC3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F9D9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13C4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554B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2CA5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D375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4627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77F1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CD9F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8403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8BB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0270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A7FB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5E9E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F40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B38A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B51C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7301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11E1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036E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B77B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15C1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A50E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3761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74D4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12BB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A69B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B13D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841A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03DF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9C13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A127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A7F1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13C5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8C15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14D4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2586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948C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E658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E531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F398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E7E5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5E6B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55A5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C222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B694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5AF8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EA63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62B1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3F36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1814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E478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E0D2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FCC8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9DD2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96A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E43B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468F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FF5C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90B4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75C8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9C01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FFA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4BA4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E4CC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C818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6247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5C78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7ED9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66A1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4E92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6954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BA6A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8F9F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E392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6AE1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5B89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BADF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236D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2216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C00A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A711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63A2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4C6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9A7B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8D7D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1D69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68AC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245E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5D90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74DD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7435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2EC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9E1B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A3C4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B245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35B8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534A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6E77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E6CC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3307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AFD1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FE9E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1ACC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8423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0657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4BBC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951C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799C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81EF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DA02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9970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8654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536A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2E56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BE95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701F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81B3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C670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E028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595B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5714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B7F6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721F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2C7E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094F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2956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F2A9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D5A3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221A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4DAF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4243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29DF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6BE0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7F8C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39DC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60EF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FE01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88AB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2DFA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E998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9899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452B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9529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848B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DCD1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55A5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B635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212A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627F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CB1C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078B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D9A3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DB7E6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8D45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BBCA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546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49EB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D579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B0DB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161D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60D0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1FB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E492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E0B8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1809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3EB2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4D3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3082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7635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F9E6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056E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7832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36EA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DB06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A3AD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8713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0BA7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19E7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C79F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2C30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42D7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4E0B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2362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1735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1471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4850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4252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6E1C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37A3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8736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5586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6B22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5BE4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60CB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730F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1755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37EF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E85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307E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74AA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1FF4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F818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CB35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CD4C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F5C8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2125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A8EC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F9C4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B553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5F18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3FCB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70A0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CA95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D966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4688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CDD0A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04D6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AE3F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B909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BF3D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9F18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79C2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174C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8DDC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C9DA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CA80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9FF0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C927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0887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3DD4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1B6F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732B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4453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3DCB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B215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FD0C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CF05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0B2E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018C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BCA0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4DF6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F0FA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C1C4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ABF3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AAC7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AAE5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3148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CB2F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6948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067E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336C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E5B2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EBCE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4F75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4C00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2148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EDFB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DD79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8D4F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1F43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6D62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5F79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BAC4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F313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DBF5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574D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544D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3830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AB2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9D90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BFF3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635F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3FFA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771B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58EB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3C3E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3218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D784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068D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87E0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60F9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5ECB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AD53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6D35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A87C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B5A7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E880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68FD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C90E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38EE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26B4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F7FB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7D42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6482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E0C1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1212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DBFE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B1EF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4244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5C4C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F1F6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96AD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7F98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FEEC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4B3C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5691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0F0E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A0C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C37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C31E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819A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7571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C536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C827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9CC4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25AF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C6BB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1FF9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B91C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3AF4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8067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1B2B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6527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B52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C44B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931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E326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913B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CAEE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3895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D3E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ACAB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3713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FEC9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7D93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947F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A80D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23C5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4E69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208D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E55F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909C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D6EE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3904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E469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AAFE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E16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3F3D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396E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50C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E235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7642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5E2D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122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3E89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3710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8197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A2E9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D5A7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4D4E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F3BB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775D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5223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1846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50A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027C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704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78.98</w:t>
            </w:r>
          </w:p>
        </w:tc>
      </w:tr>
      <w:tr w:rsidR="00C03F58" w:rsidRPr="00603589" w14:paraId="603E61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D6DD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F9B5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C068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7391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9B8B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4C1F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5711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6546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1E19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C5EF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7F79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6AA6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863E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263A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9AD8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D5F8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5B7A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87A1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41F5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68CD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A9C3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BF9D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02DC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DCAB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A2B1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6F4A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7E07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E161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788F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131B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1BFD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4A36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AE19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0DEA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F4B0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251B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AE7B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D5A2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CD6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6F9F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225B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15A2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F835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2E43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D4A9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7B94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F6E9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5DDB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50D6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4A84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B992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47BA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D78A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F937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DDC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3589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BE93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2FD5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19A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ACF1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ACCD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668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E1B6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85AB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DF98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EED7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DFEE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C03C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E502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A59A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21CB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29FC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20833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5623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AC2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AFF8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DBDD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D7C8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2178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DBD0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C244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DC63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DEAF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FAD5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EB2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3589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E75C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222C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DCEB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34D0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39B4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C080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1829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FC24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0F6E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33EE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0AE6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4097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FEE2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3F87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4667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0042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F2C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74B9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4E8D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8D15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7087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FCC5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29C9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356B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619A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789D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FFF5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7FB2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EDDB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FBD2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CB73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2943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217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C164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344E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B83A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BA16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0F5B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399E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863F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357B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46.20</w:t>
            </w:r>
          </w:p>
        </w:tc>
      </w:tr>
      <w:tr w:rsidR="00C03F58" w:rsidRPr="00603589" w14:paraId="10B5DC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3F0F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30F1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AFEF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882C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29D6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105C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AB7B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2287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D9A7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F2CA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4D63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DF1D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7BC7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B02A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4FE5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09F0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C0BC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0E81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969D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1572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DEBD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275F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89A1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1B0F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4C2C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58A5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C5B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5401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C05F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27D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A578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03B8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3171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D4EE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BBF5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B7DF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0572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05E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C2BE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F6AD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CBA9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2612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96A7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AF02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0CB6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C2B9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560B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888A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6491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37BC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55C6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AFD0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D0C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6E01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327A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2B18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3F7C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8FA7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0C6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640F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C155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FBA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7128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0A19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6739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12C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54A2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DB24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15E0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595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F326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E84D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7D49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76BF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A14B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CA8A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30FB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2BD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7D7B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E50F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E251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5CCB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FCA1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C106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2FE3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2598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6983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9954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9FAF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24CC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B807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F9EB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D226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127B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17FE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44C8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525C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AE75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D19F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D28A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22F3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EADF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82BA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4E76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B982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BF8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9377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598D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8DC0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1425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017E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86C7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2D46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EA75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9791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C29C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0836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1CEE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FB7A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9DDF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9B88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D4C7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FD0D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ED06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1F24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D0F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BA49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D6F5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9E07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8A9E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F79D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6171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3B7C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33A1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B66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CF52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95BD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9549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27E8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04D9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2A3A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060C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1BD5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CD66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A0E3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547F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ACE0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284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7227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4FF6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A43D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25.20</w:t>
            </w:r>
          </w:p>
        </w:tc>
      </w:tr>
      <w:tr w:rsidR="00C03F58" w:rsidRPr="00603589" w14:paraId="743C49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E548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25F4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278C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5532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7BE4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0738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15B7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EEEE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CB13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AD3E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49A1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D014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B332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A39C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B8C1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3D53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35CF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5352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8ECD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73A1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F880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5F98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773B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E529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A718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6587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F90A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15BC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F603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F841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00CD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D604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889E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4610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EEB2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53F5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EE1A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7D2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4B75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83D7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77BD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9D77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FFC9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EA5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1EB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8DC4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C062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4EC0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E2D06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6217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32FE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6A6A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8902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42C5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A717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1B31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45B9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EA5A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9872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6304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BEA4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C3F7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FBC7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32DD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4A57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118D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795C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D86D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E4A6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D8B7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1289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61DF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6D3E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FC2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91B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2C2E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0C74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D64A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06F1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2D1E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D9FE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F2BF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B838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5DCE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BA03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34CA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459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D90F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EAF6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0A92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AEA0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4214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0B70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DBA3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176D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AFA0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346B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0565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251A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7990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B90F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9E59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D7AA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9616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B126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221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07AE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BE47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BC22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75C4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F770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056C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EC1A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C689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97B1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8AF0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2D28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70A5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839C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3C19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24CC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C45C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2DC1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5E3C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4CB8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5DA5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B4FC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B54F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BC6E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F81F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EE09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F394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88F2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CE8B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CC8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9569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B757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A32D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1BF7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E83A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1701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922C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C3B2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8F17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FBCD0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F554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B277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96FC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709A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EBF0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77AF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AB55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840F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469D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11DF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BACB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29DA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AAAF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0FFE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166A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E996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51DF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043D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B64D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C90B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C4AD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343D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0BC2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F1F7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B6E4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685D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E881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BAFA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2DFB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11B2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EFF8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2A58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8B12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5C90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1D4C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0095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805E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B9EE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3D92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266B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FE10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CD2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D86C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B9B9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020F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1C49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9E22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3151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0483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41D0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EA93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1C28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4B38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C848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155B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A2AC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B8D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FAE3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EEFB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43B6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ACBD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FC7B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6D28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6336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1F7B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BFB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FCE6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3156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CC3D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66FF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048B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C832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4C75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41D6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C908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6811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73B4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DC1B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C0B5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58E5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5AA2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091F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02A9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3946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41A1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E985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5CBE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F201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38A8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B5E8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AF58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15.377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D4DB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ED25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B94A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5977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F9CD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44BD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3958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FD16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5DDA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934C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E2A8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9BFE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4EE2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6697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C7D9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0297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7711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F0C9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7293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186E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8614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C6C0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D0A3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2CEF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F54A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259C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EDD5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302E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40CE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443E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2BD9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413F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3008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BC14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6FE1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DDDE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67D6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8C88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5A51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04ED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1349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EEF4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2B4A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6267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B122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8DBA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4B8D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7D38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E6F5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60AF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26A3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67F5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1A84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5FA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C57D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65EB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0DAA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4931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FD6D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9F86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379E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D39A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E3A8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BAF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EC47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8F74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6729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D98A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0662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08E5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5F24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0F58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CE29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2C57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1446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8BC2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9F85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D0A7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B24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D18A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C8E0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6232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32D7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8DBB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C3F6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C5BC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CC59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84EE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BEB3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0045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6B7C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3844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6573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0AE4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FD7C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A654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0FC1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735F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293D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7655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B502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3A77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018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9B19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2046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2C68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A329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1DB3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B95B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FF8E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0ED3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D21E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DE1C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F9BD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F877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4B24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88F2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C967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83A9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05BC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1ECC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A5B5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2D84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102.88</w:t>
            </w:r>
          </w:p>
        </w:tc>
      </w:tr>
      <w:tr w:rsidR="00C03F58" w:rsidRPr="00603589" w14:paraId="385474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B89FE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DC3A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B9BC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903C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5FE5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E9CC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478F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8AA1B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FA9A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172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647B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E2D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D365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F96E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08F4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1C5C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6B53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7159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83B1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4832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CCFB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E0EE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2E45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758E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1DB3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7CC3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6397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B614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3211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E158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1602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77.70</w:t>
            </w:r>
          </w:p>
        </w:tc>
      </w:tr>
      <w:tr w:rsidR="00C03F58" w:rsidRPr="00603589" w14:paraId="3F0603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E392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7AF6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5D07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E823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AAD3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76B4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FAA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75.60</w:t>
            </w:r>
          </w:p>
        </w:tc>
      </w:tr>
      <w:tr w:rsidR="00C03F58" w:rsidRPr="00603589" w14:paraId="618015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AE08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8F50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15E9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BB88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67F6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6AEC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F7EE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F261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C917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9194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07B7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29A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77D4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24A0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2ED0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FA0B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9B95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BE73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59E1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3C5D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CB4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C5BC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D860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BB20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9BE0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FA82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6031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64E1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39D6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EE24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F5B2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046F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C9F3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8139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92DD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45F0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2723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7D71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7DFA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63.00</w:t>
            </w:r>
          </w:p>
        </w:tc>
      </w:tr>
      <w:tr w:rsidR="00C03F58" w:rsidRPr="00603589" w14:paraId="251A12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2D7B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F3BA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5999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6AA3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068B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16E4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373C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FC2F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49B9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6D9F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9536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6152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9712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9A55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BEBA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8A7E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AC7A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DD62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2213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5C88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FA5C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C3FD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CEA4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75BE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1A21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7EA4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7AD4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3C6C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1470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2678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E2BC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11D8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2BC3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F501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3B91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4656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6FED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FD9C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6029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1330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AA23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2295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C613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D955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AEE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0910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BA31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1539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3E15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DE61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5EB0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9FA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274B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8DD7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8E4C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91A8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386F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2C55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C803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43EA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81B1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72D2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01BB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2A16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0BD9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ACB8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241B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45B1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AFDC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B641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F4BE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ADB3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B52E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B9AF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8F5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27B0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AC3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3748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DA16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5012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CEDA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9F7B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648F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E88F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D60F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1A67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05F9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4750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E7F8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3993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DE4D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3FF5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C18A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D9ED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6B3E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37.00</w:t>
            </w:r>
          </w:p>
        </w:tc>
      </w:tr>
      <w:tr w:rsidR="00C03F58" w:rsidRPr="00603589" w14:paraId="5F861E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D850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9270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E4E9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D6E8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AB9C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A2FE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1CD0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AADA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5001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5AA2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16FB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B69D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CF46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DA89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DA95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92DD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90A6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60A4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9174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3D3F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AE0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2CD6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3A67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0920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48CE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340F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497C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288D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D9DE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44EA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F1EC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BF53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39E3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D994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2759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A33C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46A9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F032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CEF5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DA51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F74E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9330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C101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59B8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F9DF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1025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8D6E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043D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7010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3DEB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7643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14C6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0196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FBC8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468F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666A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B5E9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C5D8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05A5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A55D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119D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E449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E709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E708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03EE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ED1F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F10D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ADD9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6FE5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BA20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81FD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6720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4BFF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9C26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8B49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A181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F55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20DA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5C56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25.20</w:t>
            </w:r>
          </w:p>
        </w:tc>
      </w:tr>
      <w:tr w:rsidR="00C03F58" w:rsidRPr="00603589" w14:paraId="354A5F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6478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10B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938B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5ADF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4E47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0DF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73F3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AC28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3A47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D82D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5D92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CEF9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4F1E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516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279C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23.08</w:t>
            </w:r>
          </w:p>
        </w:tc>
      </w:tr>
      <w:tr w:rsidR="00C03F58" w:rsidRPr="00603589" w14:paraId="2A0700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9F76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945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C6F4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8E17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1FD6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6A94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D601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6A90DE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A26D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421D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84CB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7153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8FF8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47BC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19CB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2CE5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B8FB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A024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991A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AAFF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2A88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D524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DB9D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048A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603D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1979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5E47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F57D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CEE4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308A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4B76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21B0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3411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8192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EE5E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AEE4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6EBA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0812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B08D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730D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8B75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2531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E48B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D3A2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135A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8D44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7D56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CCDA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C6B7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7114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3C99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DB54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3F8E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55.23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4CCE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9DDA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4.35</w:t>
            </w:r>
          </w:p>
        </w:tc>
      </w:tr>
      <w:tr w:rsidR="00C03F58" w:rsidRPr="00603589" w14:paraId="0587CC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EDC7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06DE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9A93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0671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4195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1A3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C63F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93E7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C086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FAD8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3DC4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9631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FCEB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D25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A636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90A4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138F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79C5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AA85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C555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67B3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6158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80E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BAD8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F843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4BBC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8EF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4E5C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4FF1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F089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DAB0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56.27</w:t>
            </w:r>
          </w:p>
        </w:tc>
      </w:tr>
      <w:tr w:rsidR="00C03F58" w:rsidRPr="00603589" w14:paraId="1AF423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00C2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28C7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6EC0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EDFB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13.797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CEB9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BF83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2D4D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78CB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0301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4F0C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A82F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59.64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2702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12.797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912B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4674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EC6F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7012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11A4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E5B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269D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84E4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4137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59.65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09D5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12.797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529D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268.74</w:t>
            </w:r>
          </w:p>
        </w:tc>
      </w:tr>
      <w:tr w:rsidR="00C03F58" w:rsidRPr="00603589" w14:paraId="7A8763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85BF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2308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1A58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59.63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D119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BE4C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923C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639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5CF7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099B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9122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E9FB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5825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B4F6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6E00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08A9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AEDA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7D0C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63BE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93C9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A700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D010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1054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79B8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88DE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0ECF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4AFB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F1B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2223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C664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15B0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2459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9B12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BF79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AD9C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4E43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767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EE95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F8BE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C084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5575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11E1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1209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0BF6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ECC2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E1E8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9F75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5DDF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9963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8849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6EC8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1B70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A9E9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81C7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D255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2AD0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5E35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7F78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47C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10B6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400F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A1CE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6A67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1DA5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5455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3D49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3764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294D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984F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1EC9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210F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63D7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3599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73B9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A907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8679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E2EB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7F72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5A48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ADF8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ED8D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4C38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2EC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5742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AE6C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9419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A535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FAA7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C5DD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4AC0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CEFA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F78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97A6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DE25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5180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A8A4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115.48</w:t>
            </w:r>
          </w:p>
        </w:tc>
      </w:tr>
      <w:tr w:rsidR="00C03F58" w:rsidRPr="00603589" w14:paraId="283D18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D054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3E89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272B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BB46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9806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4803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C24E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42CC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E169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AA50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DAE0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D9BB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FB56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299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E8CE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217E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BEC6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D7A5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FE69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18A6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B565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108C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DB6E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98.70</w:t>
            </w:r>
          </w:p>
        </w:tc>
      </w:tr>
      <w:tr w:rsidR="00C03F58" w:rsidRPr="00603589" w14:paraId="3B4B8D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0EC5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CDE2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6541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8B91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473C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F8CB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B330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9011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815E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250B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2EDC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C9BF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BAA2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F29D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A06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1BC7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EEED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1608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538A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F34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F3B4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540F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F28D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1CE1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CD0D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99C3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FE69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34D1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4E28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6353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8A8B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8A24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FE4F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4758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1998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FD88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62C5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34C7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DABC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B084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B35B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B864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02C1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D30E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D1C4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61E6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DEF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04D6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E369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5D4E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8679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E9FD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BE9E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D359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2095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30D2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A493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AD5B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9C9A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DE93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DEF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D6EB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079D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1297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148E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9A07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30BC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B62A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7AE3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6D99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9BDA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6E3B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495B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43D6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938D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99CF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BF26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352C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0A83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0380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FE4D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EDA7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2F07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4B08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7FFC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0527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D254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CAE7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5A9E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84B9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C16E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C4C5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CC4D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CE82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80C9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F494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251F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26D5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D889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20E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A0F5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0174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E464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7A39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005E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2D51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99F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59.61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9ADF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6A4F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7230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AEB5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F08E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0197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0CA5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2915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59.60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1C30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7B11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6B97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A974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734B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9C04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7728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6286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C2F4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1B24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6524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4141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81BE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167C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C413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3B48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5B0A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A859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7164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2A08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27F8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88EB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C6C1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0715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C118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CA5E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9C20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92C1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C5EC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6E48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E3AA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1BCA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59.66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2F60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A24F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BF7B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FAEF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2A68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0F3F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F37B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D379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59.67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D935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E681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F020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0FB1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89E7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0942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57EE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5394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74E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9E3F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074C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1EF4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24AE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8F20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E77D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CD24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F378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5EA4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E79A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2DBF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21A2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45B0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8450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11AB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E195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3C9D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59.52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81BA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E519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60.90</w:t>
            </w:r>
          </w:p>
        </w:tc>
      </w:tr>
      <w:tr w:rsidR="00C03F58" w:rsidRPr="00603589" w14:paraId="5CB8BF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5747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5DF6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D2D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BD6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8A4F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1AF2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E336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6F0B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86BC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E92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76C5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9415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0D7C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5FC6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5E0E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71E6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0744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EE8D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ADCD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AA09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317C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83C5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36D4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2AF4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96D0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D2BE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E108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1BC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CF0F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8D92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4543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18ED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FCB3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8EA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C323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3725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A654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F810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9AE3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28D7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5AEC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2F2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EBF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F776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89C0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B36A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00DC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DF5A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DC59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69BB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59AC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2C94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4217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8E64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B05C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04D8C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9D90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CA88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E78F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868D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EDDE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6B9D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879F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908B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FD47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BE00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1ABD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DD41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1A9E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4C64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C271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52.46</w:t>
            </w:r>
          </w:p>
        </w:tc>
      </w:tr>
      <w:tr w:rsidR="00C03F58" w:rsidRPr="00603589" w14:paraId="39146E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411B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C8ED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5E0F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7AC6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1105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0E2F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342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E902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DBAF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E1B1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5359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A632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E765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36ED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4EED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FA3C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0E45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815A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86D5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B88E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38DA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1B6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7581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6E72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E26F0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C9FE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2C3C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1299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87BA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0BCF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29B7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86A9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387C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0623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9D99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1328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FA7C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740A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CE5B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8393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2C24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8B35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8279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8C44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374B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50AD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2F23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10E2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D077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918E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0B1A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0CED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F278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FD6C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2BC4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D482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D911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92D5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07D0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E6B7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191F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E8D7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AB9D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B154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9A7B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7594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CAAE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A851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4555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E3EE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5039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458C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0B01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48B7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C4D0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72F0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736B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FD3B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DD85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2A4C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2069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8A9F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0486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9749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E80C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40BF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059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7AE8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B523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22EB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A565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21C0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E655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5D4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D410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B5EC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373B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EB5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4405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8C41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AD2B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79D4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CC75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D9E6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3D99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2373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2376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986F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F0AB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F662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21A5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2D8A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5A44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F198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7B7C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60DE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4889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D369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7AB9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D517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386A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5ED6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669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F1E0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3489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8D0C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26AD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F004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EFD6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F7B3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AEB9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1DA7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C042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C34D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854D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2985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F90E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AF07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B1CF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70C4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3111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6C5E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6246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5A3D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01E8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3E5D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9EE1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4623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C59B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E151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0322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272A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EDB8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D8E7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2C3F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8301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EF55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BA35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AD7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6F0E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8540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1545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0CD8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DD3C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65A2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258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DA1B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014E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90BF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08E3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1F3F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C182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A701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F01C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8CE3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0385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2844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D6DF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403E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B20A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433D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92B8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C2B7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0709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184C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41D6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C5FD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ACD1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FF8D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D31E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54CB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C3C6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16BB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3523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B231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2947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A962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2A2B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D984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5AE3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B52E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C1E7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CCC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4680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CBE6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5A5C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A595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4F3B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E7FA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84F2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45F6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1AC5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282E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8051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CE52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9E7C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A34C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B1D5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5C22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B5B2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87D3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CF86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7759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D349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22596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CCD3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CAA0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7B25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5EC1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3F2B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7D31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2D4E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BABD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08D3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A2E6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60F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F9A9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EAE1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D298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A04C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3609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1E63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D379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E634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7212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4D8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AB9C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29.40</w:t>
            </w:r>
          </w:p>
        </w:tc>
      </w:tr>
      <w:tr w:rsidR="00C03F58" w:rsidRPr="00603589" w14:paraId="093C3D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95F9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887D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4990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3AD7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625E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C83B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9A29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333B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1668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AEAE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5CA7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939B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CE70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D119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DBD9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BB08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89BB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DBC4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1E11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8434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D248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2B1F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6D50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9972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402D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1B55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B11A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40EA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81FC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B95D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5652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5BEA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C8F4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6178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48A8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7FA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B89E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B24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ABA1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6665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43C4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E68D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D59D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037E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108D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60.24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176F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26ED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25.17</w:t>
            </w:r>
          </w:p>
        </w:tc>
      </w:tr>
      <w:tr w:rsidR="00C03F58" w:rsidRPr="00603589" w14:paraId="733D07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5DB8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7A21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6B5E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093D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9A0C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E290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C09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F92B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5FB6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F102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03D7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7C4D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BA59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FCD9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25C4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23.10</w:t>
            </w:r>
          </w:p>
        </w:tc>
      </w:tr>
      <w:tr w:rsidR="00C03F58" w:rsidRPr="00603589" w14:paraId="44000E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F93C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894F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B10D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6898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AE36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61E6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DCF0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A9845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4AE8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BFCD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2C88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8D0F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86B5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60.31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F536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49AE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22.03</w:t>
            </w:r>
          </w:p>
        </w:tc>
      </w:tr>
      <w:tr w:rsidR="00C03F58" w:rsidRPr="00603589" w14:paraId="1E2DC1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462C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1EA9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5821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00B1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A465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60.33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E0D3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2400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21.04</w:t>
            </w:r>
          </w:p>
        </w:tc>
      </w:tr>
      <w:tr w:rsidR="00C03F58" w:rsidRPr="00603589" w14:paraId="1BF7AB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5C99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68AD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CAE0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0E3C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3410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5E97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F7FE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3C52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73DA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943F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6030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2427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FD06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F2F7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05DE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C2EE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231B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E891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3552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B85B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88C9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9D6E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A2E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64A4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55F7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FB79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5F5B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3AF3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A1D0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C08E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251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0BEA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1570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7A69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347E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F4CC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51F0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906F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16FD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7517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3B2C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1A06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7829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D54F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6279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D0C0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662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D8DC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1BBC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0ACA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FF6B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C14A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5757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BFD3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2260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84E1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96DE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EEEF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646A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5CC0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5084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0091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E796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BBA6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CBA5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A442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A65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15FC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8CDD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2811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35EC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FAAA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EC90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6F22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8EA9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192C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C0C7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A46F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499C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3D37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68AC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BA1D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16E9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1A79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A2DD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0A53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30EE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19BA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972D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AFEC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076B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A2D2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6202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072C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4C1D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8CB1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24DF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9498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B2F0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BD96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42B8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A1E4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B6D1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B1C1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889E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3B22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AEB8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F12B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136B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050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6EC6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9EF7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4A32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8CB8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9B26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334B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D49E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61.30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CCAD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31A5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7.12</w:t>
            </w:r>
          </w:p>
        </w:tc>
      </w:tr>
      <w:tr w:rsidR="00C03F58" w:rsidRPr="00603589" w14:paraId="39E188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7F42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3112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A916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CD78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99CB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1DCF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B3A5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48CF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4818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EA3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A2B6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3C17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70E9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BC99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52A3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8C57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44A9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2DB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7A1D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DCEF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E414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E1D3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789F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4F53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F868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DF47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B9C6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0A0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E73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7084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8AFE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6.55</w:t>
            </w:r>
          </w:p>
        </w:tc>
      </w:tr>
      <w:tr w:rsidR="00C03F58" w:rsidRPr="00603589" w14:paraId="361B14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4E75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FBB8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F15B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5982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EE9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CB7A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3415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5.57</w:t>
            </w:r>
          </w:p>
        </w:tc>
      </w:tr>
      <w:tr w:rsidR="00C03F58" w:rsidRPr="00603589" w14:paraId="301173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F66A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6B13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E78D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2419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000B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61.31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BE33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C329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</w:t>
            </w:r>
          </w:p>
        </w:tc>
      </w:tr>
      <w:tr w:rsidR="00C03F58" w:rsidRPr="00603589" w14:paraId="0FDDB4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8909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2F4A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4C7C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5FCC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75.210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3A37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654D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57AE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F99CC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56F2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8FC6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CA2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8091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6C83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F601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9B04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5A80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0093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181C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0061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AA13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17.096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C807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E233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EBFD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CC9A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0754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4927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7A56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59B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3326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548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904C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7AE4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4E95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C2B5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BA5D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954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EFF7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F542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FF8A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5C9C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AE52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9F43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F9DB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5D32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596D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CFE8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267B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A459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FE83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1321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FF80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01F2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D0ED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3CAF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2B13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92C4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F901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C0DA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7B01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F5ED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45.617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9622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A3BA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4747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19B43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8DF4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E342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72C9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A746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42.217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40C5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F1FE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CDA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73C3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23AE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E92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B86C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347F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1698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E87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CA28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C8AA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25A2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E46B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0072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26E9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30.745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CC3B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262E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C669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E19E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2FF0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3A0C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EE82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0319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29.279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F765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046D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EC5E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8082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96C6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504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16BA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0063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27.004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F91E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095B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0471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0F9D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0F8D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C5C9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BD96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45F2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26.374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7B7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207E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AA65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EB2D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08A4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A39B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89DA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85A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24.981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D314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CD04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2E5E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0DDF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456C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5576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B614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49BD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18.898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079C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1E6D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644D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C7FD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46F4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2D13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515B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27AD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445B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6CCF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6654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1815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54C6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4C52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014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4766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16.697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2549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7C65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3C9B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691E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0971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4E81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D0DC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A62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3926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94C2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0031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2285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D401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3B13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5D1D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545A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13.915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169C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7103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B11F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5862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7177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0DF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3026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48DF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BA54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3B47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373E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DB7C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C74D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E488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5386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5FD8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11.871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065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3821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79B3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3022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4102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FB0C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1379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2A19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22B9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3C9C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4B77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CE68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A1B2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507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3BE7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3B47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11.298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2B47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5E8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B38A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C737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7F278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1CC4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B9CD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02C3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11.298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0922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8DAC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12F8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FFCD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A823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64F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0C75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1326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10.956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B927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1B6D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578E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572D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825D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3BC1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860D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B119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10.919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34BD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52E1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953D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53B7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7E18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84D4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D71D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912D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10.827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9028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5EF9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A252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63FF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A9B6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C8DC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C4BC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757E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90F2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AB4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2757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1048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47EF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C15F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7A05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1F8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9.708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BAED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3AB5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5550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2B01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BE4E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D96F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9D95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892A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9.408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25A8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BDD7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F46D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FEB5B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E97A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10C0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A98F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039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59F9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BA8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8568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539D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8E68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3D7F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4C57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D875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1056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E1F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8271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74C1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CA8E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D7F7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2C7E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F3DA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229E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1803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47E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A42C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3462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AEDB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27FF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7CF2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7680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29F4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A4D5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0E2C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4068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F718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779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907F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6EAD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027C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6306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73BA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D412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D4DB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007A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5DAC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A15C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66BD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93A0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9505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CE7C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7B1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87BF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D7DB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104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B996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E134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5DD7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13D6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0EB5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6368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A43D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E536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7ACE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4E92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B218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2435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2D65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88A1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AFE4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8.208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D773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7077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AAC0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7F2F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6336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28EF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8205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2238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DBFD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913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6839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199E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5748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87B3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FEF5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0F61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2171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195E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3F0E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4A23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E651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CFFB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F7E8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8F30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3A80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5B07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4E42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5279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383A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1CB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0A15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FA01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22B6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B6FE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3D57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0CBA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F8FB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CF5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AE6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E856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4166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0294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06C6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087F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5675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EE2D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5F8F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14CC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E6F4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3A45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972F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1D89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2188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8E21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9E36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8EFA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31FB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8E52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02FF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71B3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24C5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AAB8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839D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46CA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D099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AFF8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E475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156.38</w:t>
            </w:r>
          </w:p>
        </w:tc>
      </w:tr>
      <w:tr w:rsidR="00C03F58" w:rsidRPr="00603589" w14:paraId="6F3BB8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0B53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8B7C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35D0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8A40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E35E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9F7B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4236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B5AA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0F88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E944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0052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7800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C7EA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8C38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5B90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EDC0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4930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CBFE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FB0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5F20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7520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7A3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C89A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61AF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EDE0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C9B1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9D7F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305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803D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C58D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D36F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ADC8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8708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600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A408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F197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4E08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9D92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0FC9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B7FC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E0D3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15E6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3937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1C02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A0CA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8BF8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B82D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6F4B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4F13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A4C1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AB91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07B4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A6B3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4708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1CFE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992C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BD2A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0EC8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22BF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1067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69E9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2154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B3B7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2AB3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4E0C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550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E726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AF95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FC19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7697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9EF5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92E8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3EE5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F294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2A74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CFFE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6210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141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AEDE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657D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E47C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7F62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E0FB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2B2C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495F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E69B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EEFC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4628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9110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288E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F3D5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4266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7172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3B90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2825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B0D7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9C4F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B05C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E8C3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99B3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7A7F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7E76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9651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03FE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3D0A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D758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7A06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464D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1CE2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28EC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FD8C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135.93</w:t>
            </w:r>
          </w:p>
        </w:tc>
      </w:tr>
      <w:tr w:rsidR="00C03F58" w:rsidRPr="00603589" w14:paraId="240B0E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46E2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5E6C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6300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0656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3173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37F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977F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396D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3B3D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A2DE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44F4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6A7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422E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F401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F0E9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7DA4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1B1D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350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6093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0E2C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D34C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2791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093D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C84F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11D8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A4DC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9E31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E9B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56CC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E97C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674B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49FF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B037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4A5C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D27F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7497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D18C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1192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3FF9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A429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D2A6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500B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C560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0364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3984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92A7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28DC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B9A9D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E79B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431D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DE4D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42BA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EBE3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7AD9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F16B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571F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B688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B0F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8C45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416A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ACD4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738C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DB68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55F8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5C91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43E8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43F1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8726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EB6B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792E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FA8F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53FD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3651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D9A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6CCF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5F48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6067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7CBB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3535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1F56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2B0F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074E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6CAE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639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FA8F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5764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AE7D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81E5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374D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9DA1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3913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AACE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C3F4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832D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7BB9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C96A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4557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3765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2CCB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8188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67E4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B3DA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C5FE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F9C7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05B1E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874C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956D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9898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2CF3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7DF6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5F16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AB11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6A59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ECCA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253D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C68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8B04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3BAC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4867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6E17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D3C1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A39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ACFC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69BE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C4B3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2D38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E90B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F3C9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841D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59D3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0961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F956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84D1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6D42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A2C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FC6D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8400E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23FD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BE38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87BB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230C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94FC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A28C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2935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0AED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382C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19E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E0D2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F31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AF0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B963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115.50</w:t>
            </w:r>
          </w:p>
        </w:tc>
      </w:tr>
      <w:tr w:rsidR="00C03F58" w:rsidRPr="00603589" w14:paraId="0269DA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EBD4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564B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A1B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3327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8652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1D57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A97E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5B79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EFEE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A96F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2CBB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1E03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6DE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9B77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567F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1FB6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524F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C8FC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848B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E064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6A72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A653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D212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4600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9C79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FC29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C60E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87.63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2A17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CD1F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4B7B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DD56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4C9D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819D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8452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4D98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87.62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E1C6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96F9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E42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3856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F035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5395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AB25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D4E8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F22D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C565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C05F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1DB6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1F5C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4FD4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9BE5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D152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486D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AF7C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47A6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CB1C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2164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2B50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AA97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8D88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C252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DC70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CC03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AFFA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052F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1507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D540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2321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D989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700B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6559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34CF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FEDD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F4A6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A308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9C78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D30E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DAE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FB4C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A787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17E5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8F13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F3B6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A3E2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2627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CF2F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691F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F286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5ABF2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D15C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DB72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B4C1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7ED9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710B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C879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FB3C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C7DD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6519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9CDD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DF62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DFC6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CDC6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50A5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DD8F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A2EA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9860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CB29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061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61DC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43BA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489B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7975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89AC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1197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DB0F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E8D1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BBF0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0FF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898C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EF5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012C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9D65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516E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FE16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87.60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BDF3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33F3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1192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3E59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A006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1757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78EC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180A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4A83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92D1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6FB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1D2E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275E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1554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483D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69E3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4102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1224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03F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2178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228C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5A89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55A9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4AF9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64E4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8EC1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A753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29BC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0CBD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7C01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5FA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A48A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56CA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A55F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3ABD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762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9E8F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D464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22F1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9D91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F107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AD1E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87E1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E209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F51E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0664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57E2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A3AF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825F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9F3B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AC7C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1E78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2FA7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9492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BA6C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E7E5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665D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21CF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1444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9AE4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99C2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36D2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4199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AC8D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CF0B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E9E4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EFC6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94CD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1441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C7F5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1F4E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1876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7CF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12EF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7AF3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E95F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9127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1EEE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B47B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F13E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0400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8636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E97D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7C88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CE76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A741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8816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C6A3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7824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0EBA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2199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0D78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DC57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A7BE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4980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CC0B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DA50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44B7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3BFD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6C6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BC7D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0A36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CBCB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3DB3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2378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CDC4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E53E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AE6D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A1CD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38FD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6DFE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C11B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5257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F13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DE0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8A6D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D630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62C8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C26C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CE62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A41A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86DA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795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6063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42DA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1D88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15AC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9A26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B846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764D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97A5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A9B9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A99F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D10D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EF25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7723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9379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B0B1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9A38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6967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61EC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5C52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CE23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3F27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DDA7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7CA5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E5AA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BA19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CDCB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C89B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0CC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E6EB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DCC2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1532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30A8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BA3D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C3F3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FC07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B040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AB3F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BFE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8FFE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18F9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2C26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1788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554A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060D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4811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D9D8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5A81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1685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FA30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62C1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E3AD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828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6004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87.59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8E7B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3284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1244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C94B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3ADA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A7F35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2F6E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BF72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A71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AE79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6AC3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C8D9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1CB8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DF3A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D319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7FC8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49B1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201F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7135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0DCA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4BBB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F049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3BAE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A09C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9C72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E778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F5E0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A984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0CC4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61F1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6E4E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C82C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6883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7E6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0A3E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0D30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EBE5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E64B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EFCE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C4DE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8C31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5A7E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BBBC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47A0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564A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C722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72C1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6849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CC78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32CE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314C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5094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524D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864B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0E5D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3571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5A0F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1423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A9F4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026E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A67B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70E0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562A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A90A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01CB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F211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8D1D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C46D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7EF3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CDC7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77B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B354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BECD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D80D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80FB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4815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D159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5068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CF02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9D4C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7DF5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2E47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85E5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D4AB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122E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5A00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BF2E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56CD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133E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6258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E816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C3A8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29A2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8F88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7724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B5A1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F17E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9155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8F74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632F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BAE1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5A0B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7304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802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3C70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C34C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5B49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21B2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DC43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5A38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3843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731A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BA79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DC9F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E85D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4AE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CA01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260D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D14E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BF42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5C7E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5E1C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6848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BC59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9362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A254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8604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7883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5A43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D6E3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87.39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D655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4.314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AAFC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90.59</w:t>
            </w:r>
          </w:p>
        </w:tc>
      </w:tr>
      <w:tr w:rsidR="00C03F58" w:rsidRPr="00603589" w14:paraId="6B4505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30C6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4D3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65FC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8615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FCE3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BD12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8389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B508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ED98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FAEE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8ECA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F867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B7CF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8D46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D202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1A74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21CF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193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E214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3D1E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CBDE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2F24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9F08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683C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EDC0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ED0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255D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83DF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2582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FD7F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190F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F2D8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D444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5FEE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5034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EE73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DD1D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C80A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4E7B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1A17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6893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DEFA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4DF4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B708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BD48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A06A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16F7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9DF0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032F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51C4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FBA1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7D94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AC0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D3CB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3789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D768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0E39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C762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154C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1DCB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0241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97BE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7A60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3B34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C652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64A6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240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9191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98E6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D18F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86B0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F837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5D9B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165C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D8DE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CECC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87C7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F4CF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DB73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0AED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706A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B7B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9807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66A3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8D33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F8FC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0A52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248D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3810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EC9E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8EF3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0E8A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F618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202A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01FB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5A34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585E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3C97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95D1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8F28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134B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3D2E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3585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74FD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8BD4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5998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3962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730E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098B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3B9C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DF8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0237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3959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3D57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4A5D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EBB9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48CB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BF90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24CE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2DBA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29FE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0649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4E9C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DF7C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A657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847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9C45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0CE1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47B8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7CF0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3158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20F1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E264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2D2F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8C3D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859B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30BD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E107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E787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40EA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76E9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F33A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127E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62F1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BCE3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6B4D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7836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C914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1E80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3018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2BAB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E9A8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D7FB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E26B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4279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4463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A945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CE5F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3860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D4D3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EF2D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BEA5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EFD1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50B6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82F1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8713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0A5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A294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C03B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C0A9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33D6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CB7D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AADB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A114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90CA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6854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2CBF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BC6C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8C9F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C556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89C6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A2A7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0A6F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4FFB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83EE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5E6C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7D8D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A102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ECCD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87.217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8C94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3585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81.02</w:t>
            </w:r>
          </w:p>
        </w:tc>
      </w:tr>
      <w:tr w:rsidR="00C03F58" w:rsidRPr="00603589" w14:paraId="3ED6ED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66F8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63CA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6ED8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6EAE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16A7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2756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3D54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891C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5E58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73C0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B03D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21AC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E29F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FCDB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6AF6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A447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26E5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3E09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081C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32C0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04DC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961C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CD57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4365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47FD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E03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9E74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DC8A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C72A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B38D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3577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15E0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97A7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F9E3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8B3E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EE97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475F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259E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3A0D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8B88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55A6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D4AA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B0B7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73F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3BBA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68EE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8DD7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61D4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103E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2AE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863A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8099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9437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279E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0484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13FA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2250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8660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41F2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F31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5929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9468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8ABA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B9E8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6CB2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F72A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20E7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5E49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286E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1882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4E3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77.64</w:t>
            </w:r>
          </w:p>
        </w:tc>
      </w:tr>
      <w:tr w:rsidR="00C03F58" w:rsidRPr="00603589" w14:paraId="0EFAB5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1939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BF32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09B3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3945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1C77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26CB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4DA6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4192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047B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0D36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E7B8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A3B2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FE6F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0B59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801F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7CA8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AB86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4ACD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AA1A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D067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0E45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9B68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FC7E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77.05</w:t>
            </w:r>
          </w:p>
        </w:tc>
      </w:tr>
      <w:tr w:rsidR="00C03F58" w:rsidRPr="00603589" w14:paraId="0AEB46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4B4A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7F10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A6D2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F230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3CA9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3D64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4B96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1636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0E45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847C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ABED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D034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6DE7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5DCF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EBA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E8C4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3B94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C3EC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594A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8F00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08CA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3A31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86EA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6001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D5D2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FDB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D2EB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903A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2B8A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760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3D0E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23A5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1567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3180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0992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46A3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EBEB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B35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81D7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BAF7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95C2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5EAD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258E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EAF6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0117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F51D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752F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4354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C503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28FF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DE73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13B9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CDA1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CC06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207C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DAB5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14C1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53E6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B991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1442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5280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21D8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7DB0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20FA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61D1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A850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1854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6E3B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F00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A412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5536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78A2F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4808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7746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CE5E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09C5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DA7A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A0A2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9634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669A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0FB8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20A6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94A0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EDCE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2480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52F3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6107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9453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3CE3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F895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9049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4D82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88F2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D4FB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B0ED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AC49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5001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6824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3A8B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0BD2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9703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660D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290B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489F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87FA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9F59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2FDF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A925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1CB0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A23B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C7E2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D7DC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2D96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EC04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72BE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0282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5BE2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0705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7D81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CB97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42F5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E1FE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FFDA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72CD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4CC7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8A5C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1759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0724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83DA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7239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10B1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6C00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5FB1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19B2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DF99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D5C1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07DD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D901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2993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1692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F2CF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12CE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91FE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73BE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6CB9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1026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A70C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A07A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7981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56D9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F0E4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315F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5B8F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AED2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DA7E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4082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D0C4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1091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9BDB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E747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18FB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6D70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8462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C319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C540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530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B4BD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68.50</w:t>
            </w:r>
          </w:p>
        </w:tc>
      </w:tr>
      <w:tr w:rsidR="00C03F58" w:rsidRPr="00603589" w14:paraId="0A2832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B587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0D90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7A8D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9267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9770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BE3B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EF6C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EE16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2D52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C75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9E16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C4E8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072D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6F9E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2693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5A55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DBDC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B82B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79C7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F630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AC7A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ECDC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DCBD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67.20</w:t>
            </w:r>
          </w:p>
        </w:tc>
      </w:tr>
      <w:tr w:rsidR="00C03F58" w:rsidRPr="00603589" w14:paraId="313922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8C4E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AB7F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3EA2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E475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835F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F9D3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292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5895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F3AF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96D5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85E8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390C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9019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37C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F0CF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FAA9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6341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D47F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238E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0D58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0F91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3CA6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C74D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292F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4774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53AA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D101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39C0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8BB4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97C9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1510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651B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22E8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35F7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57B4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A2BC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31BD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4AEC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6DA5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A443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D2BF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1561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47B5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FC18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577A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0B08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47AC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6196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C1AF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6C26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1A55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5F46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2C21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0595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51DB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1626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D2EA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75FD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9A54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9BD9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0241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9A0D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FE05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8308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C3C9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0F06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6675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C636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3111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6894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1C0F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BA3C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EE1F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3052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EB29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AB36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6900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393C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DE7E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66BA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ACE1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6295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0C9B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A6CF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78C4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0FDC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9461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3AD1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0C57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7BFB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593D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99B6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0901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979E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A273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9568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732A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2318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78D6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D1EB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5659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B40C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5B8F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A641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DF3C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1FE1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2621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87.61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EF90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783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2D6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C94D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9D2C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31B1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84DB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E09D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038D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47FA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5390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E956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82BF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D391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7F8A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EB3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245D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1230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DDB5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8496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902A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0B9C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6EB4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1B16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2816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E1F9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2B10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3573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21A3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B601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61DC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508C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25DA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2EC2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DAAC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2615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1D3A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9CFF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0461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0FA6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782E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961D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E5D2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D38E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F4D1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52CA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204C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2CF4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A07C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DF9F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FBCC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D9F7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14DB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22A0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7B3E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1108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7D27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5A59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3954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709B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19AA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304F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7472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69DD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5B4F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F29B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36ED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31DD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EDAB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AAE4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1077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C38D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2AC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DA43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57D4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89B4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875F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DF06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FCC4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06F4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D3AB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5B15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5B3B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F469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9157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5D09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393D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F2D8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6C1C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9140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52B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3D2A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8454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CE74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57F1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EA9C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705F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0703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1826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814D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DEBA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A776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77CA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A583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BEB0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740B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DEC4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15D6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E8F2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9F47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8FF6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029C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2A7B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C2DF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0BFA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9A42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651D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B240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5F23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DB96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36DF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211F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C746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D8E2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4F9F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17B6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B25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3AD3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D4B7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A0D8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8CC2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0DFA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B66D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B5F2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1793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8119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B13C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786A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924C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8837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52AA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8499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FDA9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6836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F33D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80D5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794A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2187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F2CE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6A18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2FFB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D8F1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A926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3DF1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6775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0EB9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E95D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DFDC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208C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C9F6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09EB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A6CD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3952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20DD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25A2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C096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54F7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B440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1C63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32F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A530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3C6C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19F5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D315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FB9D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D8F0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993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443A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7380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13AE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7C38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DDFF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A49B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DB55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6045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4F17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51E1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4D81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07A6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7E61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8169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C65B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C2B3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74B0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B222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E220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ACBA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97D2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670D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77D2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DAB5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7005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852C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0DFC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B469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875F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5C3D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A03D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6DB0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1D43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C329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18E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11E45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3134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A50C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E0CA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D310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372D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E8FD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4047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A84B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70DB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8E9E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65D5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AB2C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D1C1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EAE4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4F06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0B23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678C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79BB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244B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753C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913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F6B3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50A6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60.88</w:t>
            </w:r>
          </w:p>
        </w:tc>
      </w:tr>
      <w:tr w:rsidR="00C03F58" w:rsidRPr="00603589" w14:paraId="52E974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5C52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D094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D331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28E4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D79F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08EF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D037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A23A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1810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4DCA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5BCD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EB7F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8D53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D2F9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BC08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CC67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9B1E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EB43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986B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5486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A664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6A77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8726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E309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9CB6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2271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6720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689B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3247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E774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62A1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14EA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E01A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548A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50C8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3AFF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5C51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BB8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D540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75B8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7B52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19C5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BCC1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5797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5341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03D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94ED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F081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24E3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4939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1E2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C18B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0773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DAAB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F682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8AE7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B770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552B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6D10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24EB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7036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F578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264D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F7BF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CD1A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7DC9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B99D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E42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3519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32CE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19E1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58.80</w:t>
            </w:r>
          </w:p>
        </w:tc>
      </w:tr>
      <w:tr w:rsidR="00C03F58" w:rsidRPr="00603589" w14:paraId="020D62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6CFA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D50D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6282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239D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4D4A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227D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3F28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ECC4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9B83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087F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153A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7F7E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1A90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2FDE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6983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45B9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4AE2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D8A4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3EC2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BC3A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0CEA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901D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C42E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E0D2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F239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8A7C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D816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EB61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02F7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D1D4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CFAB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18D2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09C9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8280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7AE1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3692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A9B3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558C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02C3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56.68</w:t>
            </w:r>
          </w:p>
        </w:tc>
      </w:tr>
      <w:tr w:rsidR="00C03F58" w:rsidRPr="00603589" w14:paraId="3357B5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5838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8DC2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621A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A8D0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5E2F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4D0C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D28C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D398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E60F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F62A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C4ED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D0C5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2CC3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4890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E61C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9D91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914D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6416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BC83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1918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C071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C953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9DCB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3395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E41A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DEED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4A45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4EBA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54D6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B7BF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2F21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7D2B2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FA09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4CD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FB77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16BE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9627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7E3F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50DE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0C74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EE8A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55AD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F1A3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0E7C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BC8B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4555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E2DB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8215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DF38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87A8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54FE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C257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9078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6647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D975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C1B5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7427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1A9C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003F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9F1E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5B98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EE40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3D89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9AE6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68C0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B5B8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83EF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76C4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51C9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B569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9C0C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C5CF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913A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80A8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DA03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C991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D152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5570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D927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7123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C682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96B1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17C5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0EAA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A309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A740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6D12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C85DA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6DA9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0770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7330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09DE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A586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373C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1F59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2E8A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BD1F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7F1F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E22E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2BA6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A33A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FA22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0BC9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9CAF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737A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3BE9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887F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86DF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4BE5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9DD1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6E7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B8A7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FCB2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598A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34AF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3F5F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4C3D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D7B0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AA34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ED22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EEF8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C1C8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35FF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8AC3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7061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4C3A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714E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A09B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430B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1E15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1B94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24A1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5732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2FEE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CE83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45F7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855B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1C52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8F01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3E88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0C6E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E84D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00B5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B624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2476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D7B5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4ABA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E937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F869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F49E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6AF1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F6A5B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9B88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BFF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39F1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F10E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CC5E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555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019D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0965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40B2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FE62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157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D4B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4CBE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2E0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2023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47C3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74BD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A1D3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4890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DBB3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7F0F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92B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165F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EA0CA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2664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E944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0369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F96C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B16D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B194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90E6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57BC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F399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5052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778C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67F0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8A88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A47A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EA80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A1D5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E654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3D39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C79B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B334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EAE8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F032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CBFC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9D8A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9987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FF34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7B06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A4B6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EB14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75EC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F5CB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0D50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E4D7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1E42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F9E5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EFA8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3166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46FE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958B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B5B8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E393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944F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AC28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9811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EFB9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A81B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4525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70F43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6638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A02C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D66A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CE32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686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EEF9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D79B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A102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56A8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9460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37D8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890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1498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1C4B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9AAB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475C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EF1D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3E37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DAD3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FEAC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3C48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B638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B113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FC6F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A1D8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08DD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14AB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F73E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2D4E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18B1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5989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AA2C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3B57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893C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EFC7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B2C6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68E7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7FC3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7370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D25FA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80A5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5E5D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40DB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30FA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01A5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2C0A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91CF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9799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AD6B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03FC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ED4E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EEC7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6F8A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148E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B180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AD2A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F52C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BF36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A03D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5D43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EFFE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F2B3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E5F9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9134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4DFC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DF01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37EF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FCCE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8869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319F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C03A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518C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8EE0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4B74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B69E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E5AE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737D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9151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E55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3674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8E42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8AD2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B30B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E013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5F85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9DCF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2ACE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E6D8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135B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99F6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9AAC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CF61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E8D3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0820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D6F0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EA28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0787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E750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FA1F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96D0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D92D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B70D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9AC0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8968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2B8B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9097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0B78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0EDA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EF8C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EE15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BB5A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EA67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7EEE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7F70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0E50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3618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6264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C622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32CC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6F04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83D2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1C48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23C0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ABC1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31AA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78AA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3222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1CD9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0E27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FD2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CACF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8087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E2FB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D55C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50E9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7104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DD93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7AF3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CE68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820D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4364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7A60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E40A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7E13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CACF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7531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EACD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D1F4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909A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8F25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A546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BF63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C9A1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34F9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42FC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D13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C750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5BE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D2B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581A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6A60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FC7F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B147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0537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38EB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A459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0588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975D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0903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E323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DB1A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929F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0720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73DE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3433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5169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E61C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CEA8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2767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CCAC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064E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ED8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28F5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E4AD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4944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CCC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D5F3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F3F4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F1C2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C4CB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CFE0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42.00</w:t>
            </w:r>
          </w:p>
        </w:tc>
      </w:tr>
      <w:tr w:rsidR="00C03F58" w:rsidRPr="00603589" w14:paraId="641692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D54C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E1D5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D027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8DA2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AF80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DF20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F1AA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5207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073A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6DF0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A944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B293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CE1B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010C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4CAB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5C56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F0A0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38C7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4C21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BC43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8796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9BC7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539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8293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5C553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3D9A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6AC4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F340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0C49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69F7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45CA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5102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4EA0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7C84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E50E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6ECB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836E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88.41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42AB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AE93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42.00</w:t>
            </w:r>
          </w:p>
        </w:tc>
      </w:tr>
      <w:tr w:rsidR="00C03F58" w:rsidRPr="00603589" w14:paraId="2AB5B4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D640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7CE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0E04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BDC2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CE60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4BC0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2078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924A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E493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EE1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2B5F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0C8A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18E4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14EC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C33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4D15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3F53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611C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8A20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0A22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EBB7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DAEB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8996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DB51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469D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046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E1CC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7637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2DD9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0BA3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993D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8A44D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C89D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4F19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925A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9A7B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77B0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BCEA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8717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3ED0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8112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A04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2847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3FFC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BAB2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4F62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75D3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A5B83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D48E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75B6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DD4C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CBCA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16E7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CD2E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7B84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9362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9979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C730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8AA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B9EE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F2DE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55AB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91E1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79F7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25B3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72EE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3543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5C0D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880E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B1C9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91FB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BAB7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0E67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9BF3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E38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C50B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5280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0CF6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6A9A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FDCD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1E9F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D481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89A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93F0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702D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9CEF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9519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BDD3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D201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7EFE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E9F5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8A00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3B05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5D88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3768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37.80</w:t>
            </w:r>
          </w:p>
        </w:tc>
      </w:tr>
      <w:tr w:rsidR="00C03F58" w:rsidRPr="00603589" w14:paraId="498E23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67B5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B2C3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FA9B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3B4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4DF8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3643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C70E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C5A2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E996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38C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6318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A41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F251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3D95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AEE6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2D92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FC32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3AC2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4E4E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202C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5752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0902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A2EB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FA40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4FA3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46C6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46F9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D8C3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E2C5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C579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C86C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930B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9327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6E58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4EBD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D8E5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DE71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A40C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80E3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A737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307D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4EEC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D805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68F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CA06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5CED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209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D64D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F62A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D6F9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273F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B4C4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DC32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8E8D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C5F8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8B17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744E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E5FD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3A89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B67B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B28E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2140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C4E4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6F8C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120A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3831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C0AA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61A9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B786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BB33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ADC5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4975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71CA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6275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360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E775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8D48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1A6B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A30D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E86F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30DB0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4F65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FE3D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885D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774F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3CC8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D2B7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B536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0A43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BE74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76E4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28CA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F925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21FD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1131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D2C8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F1F7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A55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6231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05AC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BB24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6D6D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1190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BBE7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6015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2A8A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FDB5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17F9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BE65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3FFD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FD62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67A5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9F10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5AD0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F190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2F97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E1D7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02B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2F73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D93B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4F4B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FD8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41A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CC7F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3239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C2F4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1857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E65D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CB74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3CD5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CFD4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2B15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DCFC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D23F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D964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8FBA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9B41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37D3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C33F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724C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E5D0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7AF1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A18C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597B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F326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115B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F7A1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0C7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80D6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9EF0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87E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8E59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F30B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0C6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FAA4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9883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FCC6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622C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5838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B6E3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05160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2AB4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55DF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5F8C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926B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451B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3FDA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A18D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2FFB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CB73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182F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EFD5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D693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D487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4FF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1FB0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AEEF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21C9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3F2A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42D4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EE44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C252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EC44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0DD8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C4BB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67A7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A35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0CF3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D9A4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80AB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4A1B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F3E3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2A94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9D67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AADA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8E5E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D714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3B01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B5FE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A9E0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773B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35DC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6A79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BD22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D699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CFB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F798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CD6B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1172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5253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6357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2DDF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EA9A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2408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74C5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090B52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91B8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67B4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8538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C4D7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9744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30F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4FD7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D09C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7320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AF5B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6834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B8B2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9D00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224D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0480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2D15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03D7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5F73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DB45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0FE9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7660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65CD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8FD0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A1D1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972C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A52B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9299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1AC0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51DA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303F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FDD3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1F49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E56E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DB4D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281A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9D03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A31C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856E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E7C2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27.30</w:t>
            </w:r>
          </w:p>
        </w:tc>
      </w:tr>
      <w:tr w:rsidR="00C03F58" w:rsidRPr="00603589" w14:paraId="39D04F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5D43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E931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21EF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F8ED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B66E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C4ED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E121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C1DF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7D12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4935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A0BB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35D9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E287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7925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AC9A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4C15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BA69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69E6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BEF5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EAC0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EF93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014F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4D30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6919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D02A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0C91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482A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855B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06CA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88CB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F372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BCF0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0729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D841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5594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2289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10E0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76AF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45A4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8AA3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7064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C337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2F6F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E112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83D2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266D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37DF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214B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9D8D0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3809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D449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242C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D13D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318B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BAEC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7916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686D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49F9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0469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4403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3D53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AD47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993A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25.20</w:t>
            </w:r>
          </w:p>
        </w:tc>
      </w:tr>
      <w:tr w:rsidR="00C03F58" w:rsidRPr="00603589" w14:paraId="1A1E5A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6C08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8229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8758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554C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6DB2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676E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F647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1B07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8A00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31F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33AF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E035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6EDA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B433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3728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5FAD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F604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045A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220C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38C8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728C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7C95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8BA5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FEC4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871E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AD37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2DC5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0C25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F7EE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96A2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F6A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0A2A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B333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BF68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1787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BB02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60BD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5FDB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7EAE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0C43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202B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26A7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018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DE67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3A35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15CC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4D28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DB42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8F4B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5FB7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0161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0656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36E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64C5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09ED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E83A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8149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F94B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CB0F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30FA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129C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1961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AEAB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B025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0F8F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04E5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E288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A214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0914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57BA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9C49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BFE6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A15D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8CA5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AAB4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D983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9CA2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1C1D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9C06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4727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EC99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D2DD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836D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FBD9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DB8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F7BD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2C51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329CCF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B7D4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5862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CFF1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5E7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3234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195E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3FAB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20.75</w:t>
            </w:r>
          </w:p>
        </w:tc>
      </w:tr>
      <w:tr w:rsidR="00C03F58" w:rsidRPr="00603589" w14:paraId="5A421B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DC78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0AE4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DFF8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52C6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971B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F9BF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42AF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20.45</w:t>
            </w:r>
          </w:p>
        </w:tc>
      </w:tr>
      <w:tr w:rsidR="00C03F58" w:rsidRPr="00603589" w14:paraId="599E67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23FE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E8E6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D8D1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DA88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C09B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1510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367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18.94</w:t>
            </w:r>
          </w:p>
        </w:tc>
      </w:tr>
      <w:tr w:rsidR="00C03F58" w:rsidRPr="00603589" w14:paraId="440174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FF71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BF22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9455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AB1F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F5FF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55CB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7B15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6658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EBCA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CFCF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5912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1D57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ADAD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E9E1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8990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E6C1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561E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E095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E342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7B91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769F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C30D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FB0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8FC7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95C8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4C33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5158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B131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C23C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A357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57C0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9.64</w:t>
            </w:r>
          </w:p>
        </w:tc>
      </w:tr>
      <w:tr w:rsidR="00C03F58" w:rsidRPr="00603589" w14:paraId="012C0A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F72B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50A5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E782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7891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7B16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10E6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5BE3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67C0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A2FC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C13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E73E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5E73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27.448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7FC7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0390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C44A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F09A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48B3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17F6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4DC7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E53E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19.632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9221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277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CC4E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CC5D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68D1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4591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FDB1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9091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19.096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293A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BBE9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08A5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0A2C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2C80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56D9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DEE1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6F05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2681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52BD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3A13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E27E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581E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9CD5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BCE0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07F0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AFF5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5A9D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59BE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AE48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0B66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6F21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72F0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7D86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18.090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9B93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8828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7FB7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5341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1452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A327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1E1A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FBE3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6479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8F7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F371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CD34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F77E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B1BF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1CA6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2EB6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179F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5FF8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D314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0F8C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5B2B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AD89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7C49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2D9E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15.797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289F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69A9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9F65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51E8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895B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8163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6C8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0133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1F04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F172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B6B5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14C5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43E1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293A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C73C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659A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F56F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D3E4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FCDF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7CCB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ED46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B138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C106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10D4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C23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2924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7145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67352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9ACB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7CD1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80CE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7D91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4F7F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D0A3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1A27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921D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6DCC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5541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B57A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353E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A6C7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3810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D4C4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4516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8444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3459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6ACE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8CC2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181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C2C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27E9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C04D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78BB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B032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909A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71BE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AA25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7A61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F3A9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1604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7C2F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2ED7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118E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836C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E74E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C643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1733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9FEB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AD07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F834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F336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89B4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DCB4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0B8E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59A1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A48F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1919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F286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20C2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CE30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31E9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D6ED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601F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6A15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163F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7C4B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71FF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5C19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5B2A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70F0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BFC1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FB42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CBA8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1419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342B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8373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F9D5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84EE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BCD3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3977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3D4D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D2B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DDC2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8E4A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C3CA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48DC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3AC2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BE33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99C5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2C69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E34C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F382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DEDE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16EE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CCCC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B53B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D112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BF50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8AB6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85BF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1DED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3BA8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C9A4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D3FE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BBFB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BE83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D261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E40D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DED0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89.30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042C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1D22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184.74</w:t>
            </w:r>
          </w:p>
        </w:tc>
      </w:tr>
      <w:tr w:rsidR="00C03F58" w:rsidRPr="00603589" w14:paraId="0CF5FF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CBF6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CA9B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263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67A6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7266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C7E8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3EC4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9C5F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6033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AD20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B30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EDF3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A52E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E4B4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DACA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D9AC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130E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1615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4F12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8B0E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A98E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C723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B675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D254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C517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3647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6AD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BAB3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9414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D542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58B2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7E55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091D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ABEE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F098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1EDE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5614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68A4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69C3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5D3C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91B3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90F5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23BE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5D5A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53BE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C0D7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1616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06EE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EF5B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9707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F898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FCBD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F731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257A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D9C9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DED9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E57A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9B33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059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6DC0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7.613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75D6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BC93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639F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EC51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45B8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BD25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5218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95CA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7DBE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13D3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B564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5798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F2F6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F00D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323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043E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D5E6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FAE1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B463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6BE6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8FC2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3409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6DC1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9CCE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AA31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27CC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D99D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6004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6EF0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032C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E049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6FE0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00BE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A315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7DE2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3F3C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897E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C621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F69C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CF2A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A2F0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FCB6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F3FD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2E3D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0E57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390D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B790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3EE9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9294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69EA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5AD1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CFE9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FFBC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FFD6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C441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18CB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53AB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EF98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B174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1C35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4D50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0617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C2B2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41D6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C468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EDCD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F5C8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D84F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4D71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F51E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91F8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F3A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CB35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C4DD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7796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20C9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6EFA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873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4FBD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1B56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DEC7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89F4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7EAF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AE0B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CEC1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E734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DAB0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B69D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B4CF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8A17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B66E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D927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0920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264B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1FE6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DD89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F821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2BAD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BD86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1E8A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DAD6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6878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DD6E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EA23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556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5F1E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254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3E21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C0A3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5535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F3C0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2739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C29C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E889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DD3B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17E5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977E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D015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D8C6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4120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88FE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874F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FB27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D38F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C32C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9CAE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DFD9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A595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67F3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02EF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98AA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B80F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466E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03CC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BFD2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08BB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12DF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129E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4E2A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E820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368B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9528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30FD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6ED3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A8B8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C354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8784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2CD0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33A5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5AE8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9468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7BF5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7A17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F63D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9A22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A5FC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4C23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F03C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4003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CA78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736D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3E15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CBF5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D963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C579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D0B1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375A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A4B8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575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FB42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20F1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4EB4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DAF9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8F4B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51E5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DCFB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A8F4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CA08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C2C0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3EE8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751C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DE85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B216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2516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E3A9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E154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8487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97D8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76C9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16A4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A584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E865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9D6D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6F88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DBA6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E2323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56C9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8C89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91F9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1E1E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740E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6B70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CDA9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832E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AD7C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9C01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13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FE34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264B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32AF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743E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8ECA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A932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02E8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A564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09B3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3E37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F66D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C08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FF55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0B28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1531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1D3D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D720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0BA2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688B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CE3C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938E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81A3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7844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E7EB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400F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AC7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786B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D391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C70A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CD4D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35A5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274B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77CC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FE77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2F88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9D90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E587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EFF6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DD78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52DA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99C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9D5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41ED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328A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5675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8973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196A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0C28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8721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2F99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25DA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4CB8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599F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E6C4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19F9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890A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5FA3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086A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F282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7C1C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0488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4B27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3987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0ED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4EF9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BEC1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127D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63B4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A4A9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F95C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6825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79C4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7513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7574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F72A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1FD1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ACEE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0F5C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5C42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7075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500E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5822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2ED6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E1C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6FB8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345F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4767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5DA3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4362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242C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DCF3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7AB4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35BA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F7ED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4D2F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1DD1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FB24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C70A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DB5B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52A9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9450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3ADE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6AF3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0430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C69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E72C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A7C6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8078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DB48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D7BA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19FD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30BB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89B4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D960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498D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CB49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FFE3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74F5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E8D9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DC64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1A91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5479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D0F4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3637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DDFB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C062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8185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F4D0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F339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FB4F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171F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3240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E7B2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0FB5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A114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A12F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B067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7BD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22DB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4E5A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52DB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ACD7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DBC1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926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60F9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5C01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A2D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CA7E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3B71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C5D1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080F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38AE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8BD5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94B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F9AF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C395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610B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7FA1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5D30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2599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7B3D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FE56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532B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B095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05A2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F1E2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7C5E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3132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5902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BFA9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CFD4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0AD7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E64A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277B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ABA5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E91F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76AB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9F5D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E5AE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5779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3F99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D2B5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94AE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E4D3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836B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C9A6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0EF3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9521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9CFD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E656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9B20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4067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DA3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95CC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E255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E83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640F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B9C4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C58D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D123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53E5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8F4D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AF35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9EAD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900D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A7CD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7433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E542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38C0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35FF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91.42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A4F2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F0AF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105.82</w:t>
            </w:r>
          </w:p>
        </w:tc>
      </w:tr>
      <w:tr w:rsidR="00C03F58" w:rsidRPr="00603589" w14:paraId="6B89CF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5C6A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6A69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5D3D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0A12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72CB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91.41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E856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5BD8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105.82</w:t>
            </w:r>
          </w:p>
        </w:tc>
      </w:tr>
      <w:tr w:rsidR="00C03F58" w:rsidRPr="00603589" w14:paraId="53C8D9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E9FA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2E7A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2C6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BF35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7F26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043F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FDC0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07CA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4BA0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664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AD5F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232D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A44C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2937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4819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E675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F8F9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75F8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BEBB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2EDF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3F31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6BCB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6835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8C1F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27A4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E5D4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2530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C954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C47B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CC4B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6E6E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D494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9E83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1FC7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2C28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0F75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182D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896D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27F4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4AE5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4A35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FCD0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CB4E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9CC8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BFFA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F1EC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1A5C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6682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55F3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665B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D03A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64F3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D589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00B2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DDF0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D891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9CB8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66F9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6E6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A851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4F2E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B4EF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4B5A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6B01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52415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A1E4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C6DA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B6C4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9A0C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DF27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F67E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0DA6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1E7C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A9B8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1F99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5826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C4C2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715C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EEF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7854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BA0C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8C5E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082F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2011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422B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8F6F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BA9F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FDE7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3CD8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45C5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B685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2033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53E8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11CB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BD9B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5FC8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B717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1B25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7D12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4BF3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C85F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158B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9482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747A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9FED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681A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C3EA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0E0D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3A9B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7B47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73ED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03B0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99B5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C800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C411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DADB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1539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4282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9CF2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7E7A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A22C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987C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EF24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5E2F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4D4B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4C9F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7CD1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9056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3C35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E982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3A47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DDA7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621F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6791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39B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4A95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5DDF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53BE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BE9E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E54B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88FC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4269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C832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730B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4861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D8D0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D666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1DBE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2139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AC40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30BA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E95F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929C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7D24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E128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D182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95C5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B763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6FB1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FB34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F608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C197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E7CC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A257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F2F6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E57A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93FA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5BFB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0A1F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77FB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078B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8D40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F336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7C94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5D7B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7443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C079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0B39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BA13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7B1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856F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03BA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1E03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88A5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3B61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2B24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34F8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3FA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D591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3382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28E2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F513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45BF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BDCD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827C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DDC7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3D5B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E600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B7D8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7122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FCBE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2235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5D5B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9D6A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FCF0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90B1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FA4D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02B0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53DA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FD7B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7420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1807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F36F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0A47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704B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4128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45CC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C893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DF0D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1359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661E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B927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2CF8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59B6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AA8F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45A4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CD22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AD91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A26C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18F2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12DA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B8E8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CB0E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0534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AECB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C200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8924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456A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1041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235C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AB3C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4564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33B7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0D0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08F6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D3D4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7F5D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4B8F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8D56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40FD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55C5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7ABE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E046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0C0C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38AC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87B8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D92B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6101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75E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1497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049E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4948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7863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ADCD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BB13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F370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1D53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239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AE41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0137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B19B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5EF5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C10E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5640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0105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47DF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64E8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3B12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4028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29FC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0DFB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85FF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B7D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EFEF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B3DE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72A2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CA9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D9DF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D32C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5436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BEF4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C814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B50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B856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D5CB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6DE1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5D07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06ED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D94E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B114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7889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4FB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225D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E7BB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6510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4860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9871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4981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006D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7905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E75D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A2EA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1938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A676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1865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EC0F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245F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5FB2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4B8E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969E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1384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DCDA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C916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80D9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1319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D14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9314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FA6E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39CC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6A5F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F19A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CA54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1689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94D0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1566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244DF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7C5E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3471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0486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AA41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9A4F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E7A1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3570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C95D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CF03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BA7D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6EF1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44B0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31F6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B86A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EC92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3FE3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0B4D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B733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4E57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74CB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A8E9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1940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B93C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D8D3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132F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1E91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B78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FBF2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8E84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84A9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79C0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7534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3483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1ED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E4A1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1B4A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147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F037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8B8B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708C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75A1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B296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4752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2F35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24D5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89.21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150E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E69F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83.98</w:t>
            </w:r>
          </w:p>
        </w:tc>
      </w:tr>
      <w:tr w:rsidR="00C03F58" w:rsidRPr="00603589" w14:paraId="068600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D8DD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BBB1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8301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EDDD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5C3E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E906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B270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82AC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CD52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DE0D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B2D0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FC1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55DA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9FB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4245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A678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1A1B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8C00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EF01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0E1F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E300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A56B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2BA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1473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7B6D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2C61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A2F7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0685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4D53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8B42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8BD9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FD0A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A9FE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8E5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3831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BD9F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8F6B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1010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4FB5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E439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786E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2362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992B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173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C658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4E2E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58CE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8263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8F4E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C0AC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9A08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44DB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A02F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99.31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4D8A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CDAD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81.98</w:t>
            </w:r>
          </w:p>
        </w:tc>
      </w:tr>
      <w:tr w:rsidR="00C03F58" w:rsidRPr="00603589" w14:paraId="0DAB36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408E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9E49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86DB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A8EF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F03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4D16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7161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DF08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4A23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2DC2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80A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3B56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6D51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D117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8ADA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6B1A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630C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EFE9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F0B2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FBE0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D390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498E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FAE6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81.90</w:t>
            </w:r>
          </w:p>
        </w:tc>
      </w:tr>
      <w:tr w:rsidR="00C03F58" w:rsidRPr="00603589" w14:paraId="5F5B3B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EBDA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3CB1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71EE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CD6E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0A9F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9AC7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DC5F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A556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FE39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E590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DFAE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2F99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337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9219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E6C1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F85A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E0FB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2C35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FAB6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36CF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B679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636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A9D2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8748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B4F8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AC6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3AFD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1D8F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12DD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CD04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452A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495E2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00838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31F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9387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C65B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A15F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C9D8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7493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0FCD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AC9F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77B1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DEA6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A76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F5CC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C2DF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0B28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734E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490B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5636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86D7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0DDC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D2BD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C469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1E74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0A11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A9FF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AB5A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BA43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BE34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E415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09C1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4055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6841B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4F66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0E8E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7154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BFB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E234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1069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BD62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DC8F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AE59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B446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F31D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C57C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3F08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33A8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DF9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0BED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8CF6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DCC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D434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EDBA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0987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ACD1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DC64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D58E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A88A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D33A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7CB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AFAA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1B21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F3D7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9A70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2699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CC9C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9FFC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B554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7789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E83B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501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20A9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488B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D95C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D147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9FA2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1E6E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8699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B82E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D451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C383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2CBB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22AE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8EBA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8551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A208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1C2E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43B6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B2D2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902D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3A31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7955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CB76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9D00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39D7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0EDF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73AB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500A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AAF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E939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44D9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4F90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6711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1B4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89DC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832D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8722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3A53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AC17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0075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A89C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9ABE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91DE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DC41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BD94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F69F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55E4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2B4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6128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51E3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8256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08FA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7BD6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E981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0C78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6499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5253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4768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B0AE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4869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FED0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8ED5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B156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5582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8ADF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AD5C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2D2F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362B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2FB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7DEB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CF8C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5C61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1B8D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FD15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6A3B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7A8C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7A88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E2A3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996F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61D4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27B6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8B70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B406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749D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C755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3579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8397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50D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DBB6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F4F6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3012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6AB3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7271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7572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B982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DA5B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EFE7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924A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EA1AA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4EAE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9A5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0753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2365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0C01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9462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A5BA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401D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0C84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5099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2CE1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C64B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480E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6DCC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469E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69.30</w:t>
            </w:r>
          </w:p>
        </w:tc>
      </w:tr>
      <w:tr w:rsidR="00C03F58" w:rsidRPr="00603589" w14:paraId="12DC35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B83B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D41C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4E92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4BEC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AD43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0A91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6F53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8E4E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0018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B8C7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B76F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479C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49D7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D736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552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D4BC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68CB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5671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3B4D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1F8C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5B78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319C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594C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68.67</w:t>
            </w:r>
          </w:p>
        </w:tc>
      </w:tr>
      <w:tr w:rsidR="00C03F58" w:rsidRPr="00603589" w14:paraId="190133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4D4D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9A99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F03B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1591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8BF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FA28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EF9A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D84A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2F25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B07B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8336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C773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AE95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B322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4D62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37C8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A84F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FF1A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AE2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EC04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665E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395F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01B9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8D3A9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089A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24CC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D872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BBF6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E5F7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5463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82D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FFC79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0CAB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1A9F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560B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FC49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9EE2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760C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D4E9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7BC7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97CA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4D40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A955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4F01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E767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749A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4F3A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9E9E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A54AE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37E9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01A1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9330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BC21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4E62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2669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96D6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2208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99D9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379E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B6C5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B9AC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2211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04A0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AD83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B7E7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37E1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CEFB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8396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418E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173C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7FAA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B21C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8D7B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D94B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309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5442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88CA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C3BC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1932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E649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F3C5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E14E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7A6E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F5D0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43E1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3FFC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D6B4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0745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9B8F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E57D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153A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6DBE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3253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AE9A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672B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BC3C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0292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C39E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B1A4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ED84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057B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5E44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7496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BA0E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65FC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98A1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6CE1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1A23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C46F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EA1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AFC8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DDA4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BC7F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74FD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2B8F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32A4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E184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B2A8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F2CE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D636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09A0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6F6F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0BCB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7F8B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20C9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E0CB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E492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AD35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F7EC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485B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F566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5D2B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6184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272D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059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351D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E90F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08DD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3078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9DE1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D9B9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BA5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6184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B88D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C1B0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8F84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D4AB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C86D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26E5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3C1A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C153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19B0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186F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7622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1C13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26A2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275F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9306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74E8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ACCC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820E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77D8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AB59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8928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F035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3478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00BF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82CC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301D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F446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4EB2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2661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6A49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A494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DDD6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6D40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F78F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40FA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CE46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71AB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C801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ECF9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1AC1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9CD8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5AF4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60B7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72F7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8B2E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8E26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648B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3EC8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72B0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2839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3D28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5288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42DC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1D18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4CA3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3B4F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1BBB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E6AD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8882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104C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5DF3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4664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9139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59E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E7EA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069E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F81E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B228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D64D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69D4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0D91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9F43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44E0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25A8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C8E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BD9C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3A6F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C1BF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D88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058E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9E6D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61F8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9991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5E47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E471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E82C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99.30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F433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6DB3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61.25</w:t>
            </w:r>
          </w:p>
        </w:tc>
      </w:tr>
      <w:tr w:rsidR="00C03F58" w:rsidRPr="00603589" w14:paraId="1B0523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E5B9E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1A2B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FC65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D70C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0B31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7FBF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D719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7575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2D5D5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62FB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489B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7A6D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CA9E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384F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497E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2F5B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2362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839E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6769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40CC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EC76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969C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EE3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5022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E8A3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CE53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5DF0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ED08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7F14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50A0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3C7B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984E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5519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B2A3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36E6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3D37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7E2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CBD0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07C8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2212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FDF10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1420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3017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FB03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CB8C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D359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1C1A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186B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20A4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617B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CE35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F5DF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7F33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F284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D504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BA77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E957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D535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745A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CB8E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251C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C75B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FCB5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E73D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85A5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1CFD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2CF3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850D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5BFA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9745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4338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D233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3A00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385F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C351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08FB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94DD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0F8E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DA6E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5959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149D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F7C5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647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CB3D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FFFB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5B7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56F0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1EBE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DCB1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9F7A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3A6B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350C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20E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8466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685F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6E9B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8CDC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F33D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85FB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FE87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94EA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E75F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4CD4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D292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528B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BAA8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E734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C675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9F47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9328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8BF8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2486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5C4C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F9E8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689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5E8E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91E2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A804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BBD6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423A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4D4F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FCA8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E939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612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F2F8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36B2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5CAC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2AFF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BA0D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9DBB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2997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A8FC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F838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A4AD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9967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2E26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8F75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A11F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4AB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05E9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ECA1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ED9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013A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072D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8138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64A4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1497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043F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06AD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29F2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3832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0AF2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64B6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B2C6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852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9C68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5D36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051C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10D6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C40D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FB15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6185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58E8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E688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13A7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11C4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AAFD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2972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57E5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1561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5A61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5CDD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BA8B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75C6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5EEF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9903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2833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4787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391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FCA7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BA54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4B37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8D1C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50.40</w:t>
            </w:r>
          </w:p>
        </w:tc>
      </w:tr>
      <w:tr w:rsidR="00C03F58" w:rsidRPr="00603589" w14:paraId="38EB7F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37A8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57AD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9539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B9EC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A584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E6CC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518F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4D90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8683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7DFB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1F55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21D7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4C2B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37AC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DEFA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927F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9FB5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0E7C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BAAF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E70B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A5CA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552B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7C03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E2D4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2229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93DB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5D6F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81D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9C71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C983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CD73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D95A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F87B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B40B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3574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BEED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B00A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9EA3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0264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4F64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657D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8A0C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1429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9379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9EA0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77A7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6290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D9699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CFA4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E38A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5333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D864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8F03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8DC1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46D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6BED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B3C8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2B34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800B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3AE4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5E7E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30F5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3885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EB6C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84EF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D93B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BD9B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F8FC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EE36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A2B1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8DB1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04C6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B03D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45A6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14A6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3FA1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2618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8EBA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8A77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0E65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457A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8833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220C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5831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7D55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33EF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8226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E981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678D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B7F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A541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C4FD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4A96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6CD5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4D7E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3917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190D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26A0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F62A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BD16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06CD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0F14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A40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3CFF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3F1F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BA15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D405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F647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2D40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0649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4E6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DA29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2241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44B0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31C8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F8D8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A3BA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2B07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C6C7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412F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8265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6D89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33C7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72CE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72E2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5DF8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030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91063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C63D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2783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ECD6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FB9E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FA64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E17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8DCA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8BB2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A87A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6780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B6F4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C9B6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6687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6423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A268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6A65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3967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3218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E8F0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52AD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DA39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CA53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ED6C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F057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D3C1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B91E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C49D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E080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AA07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E889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ECAE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B0CC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473C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F814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366C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F6F9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C54E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5D1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54F7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6683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9A7A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4BAA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C807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D46B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2367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452B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A977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8CC6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C86D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2189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95BA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2798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0A9B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084C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6173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8B88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AE33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FAF4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881F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2A8F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CA92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60C0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C9E6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F760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0308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6CF0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5EDC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4DBA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0504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98B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E9CA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538E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4B78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6999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3922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FF42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A75A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573C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B588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2823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A09E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FBEE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0B29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3CA2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38AA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E53B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18CA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938E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F77A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1F1D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C53D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CC56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2C10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7876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6764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37.80</w:t>
            </w:r>
          </w:p>
        </w:tc>
      </w:tr>
      <w:tr w:rsidR="00C03F58" w:rsidRPr="00603589" w14:paraId="0169B7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E0D9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0989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EF73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3241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0C3B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5221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E543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7EBC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B73B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8152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45DD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512B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099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B4C8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8A8E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9A72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070A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1C7B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C4D7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913B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B746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16BF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BFAE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1465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25DF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0B5B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D0EB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E4BE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631D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7CF9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6B6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6F3D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88D1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C6D3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B561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6B8B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E1F8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0DD8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3EE1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6A8F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A304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FC9E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6775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10BB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EB77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5D55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954A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5769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073A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68E5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3498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CE0D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DC66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428C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07B9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F65D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86D3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59B2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2254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FEAE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6D6E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2AC4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D246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5BA4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6F40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012E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73B7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5D92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C03C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DD4F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2E25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36A2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CA00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8AC5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B82E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E22C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C8C2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D229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A17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1420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08A2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47FC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A8F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0C9C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CF1C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88D5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6BBB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5CE1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346B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014B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BB8F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80CF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ACEE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3A20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0239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C234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4A14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FE28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6AA2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E610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2452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7B02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2A3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32.55</w:t>
            </w:r>
          </w:p>
        </w:tc>
      </w:tr>
      <w:tr w:rsidR="00C03F58" w:rsidRPr="00603589" w14:paraId="779F78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5314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4003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DDCF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76AB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965A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0F54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2319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2A8E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D2FE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846E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9237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596B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8062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90.29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473E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3090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32.42</w:t>
            </w:r>
          </w:p>
        </w:tc>
      </w:tr>
      <w:tr w:rsidR="00C03F58" w:rsidRPr="00603589" w14:paraId="3CB622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AB3A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F3B9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28EC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0A06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B855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A526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C3D4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1F58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644B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B272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E641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7044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FC32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247C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D6FF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2204B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9E6C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AF24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16C1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071E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18E6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4C3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D34C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3121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1C31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A7DF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38E3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70B2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69BD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87BD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8FD0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5883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E730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2E93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2EE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D5D2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F2F4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8C43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F3F7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517B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C1B1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C2D0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6E2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1157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59D5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6B2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C32A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A61B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ED05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EFD3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9582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CD93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9F51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0E9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676B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757C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743B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0CA5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2A4A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8A39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D35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9C95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320E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7C3E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31CD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A7E0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6A1F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4F1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25E6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020B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81A3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3A30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666F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BFA4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2742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39EA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DF02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6980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6322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77CA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598F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DCEE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A7FC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83CB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2F7B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B118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00CA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C395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9466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2B7A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FD20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D753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AC88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ED7B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9E16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1568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40B6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A529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25F5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4444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F302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AF3F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2E3E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1E67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5E4E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FC3C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A140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452C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C9FB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D1A3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8CD6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1B8B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6E55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DFA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90DD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8153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5BD5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1820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B5D0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D185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D2E4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A520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ED13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070D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8F97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AAAA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6A1C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1926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0000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21E8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D7E6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C3A9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5900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628D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CD89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7622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D52A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B9DA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F5F0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0B2F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37D2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96.30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813E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5798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26.27</w:t>
            </w:r>
          </w:p>
        </w:tc>
      </w:tr>
      <w:tr w:rsidR="00C03F58" w:rsidRPr="00603589" w14:paraId="0BA69C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1A84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677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986B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63F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586E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9506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3418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7481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C417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B5B1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5EE3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422F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3756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EED3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33B3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D387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8D64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640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5637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A73E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099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F4A4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4512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4370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FA36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F715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F795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1E6B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20C4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2B3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EFE5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38FB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498A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27F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038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D36A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B59A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E9CB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35BA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2914D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1574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1F8C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6C58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7B9D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5823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89.32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5515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1EDD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312DF2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128F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12F9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04AE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9E4D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0790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332A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EF58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733B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ABF7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43B3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57D3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4BEC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B1AF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9A50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03A2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F3FB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C057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F459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08B6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3F5C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CA0F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CA37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C5B6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FE0F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1420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1F00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6D62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5F2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2FF5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E540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E219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81B1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935B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31F2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27E7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E640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50CA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67C6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43A7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E949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727E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76EC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52C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CB7D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94B0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4E75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0E97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4C59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AF10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2666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2E2E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AF18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56FB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FAB8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8FD0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1534D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160C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EE4C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ED71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2CFD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F525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99.29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9B6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B9E8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15.78</w:t>
            </w:r>
          </w:p>
        </w:tc>
      </w:tr>
      <w:tr w:rsidR="00C03F58" w:rsidRPr="00603589" w14:paraId="14AE02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9A22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1B50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EC57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F425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53A7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92.31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4C59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0897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8.46</w:t>
            </w:r>
          </w:p>
        </w:tc>
      </w:tr>
      <w:tr w:rsidR="00C03F58" w:rsidRPr="00603589" w14:paraId="19DA5E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979B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4394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9483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8A92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24.994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2133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B7E0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2065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6152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741B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507B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9EFA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0D21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CFD4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1A5F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C2D4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4F7C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99B9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6B88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5CB0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E3A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2413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010F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AE0D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4C84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7AD9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EDD9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D0F2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FFF3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3F6C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26CB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497C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FD3D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7C2C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C9E2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0BCE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F0FD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481A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3F76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B042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4746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2D46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F54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372A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6083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11.382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A3B5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7CA4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AE85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8F17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5903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F862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EAB8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A372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6430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AF85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99BA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6172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8BBB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A73E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2427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FC5F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10.108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EEF3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FE2B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D63F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9A8E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735F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25EB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D7FF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80BB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987B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B9FC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264E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DDF3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4D16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5702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0C79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A411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3E46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2112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CE99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9451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C12B8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AEFD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4031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B9D9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D7C1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2947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B9BC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A010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0039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A198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75B7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04C6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4027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26A5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9FEE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E3A4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B892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E3A0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81EE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960B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4C3E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0C57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97B4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2915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186E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5B67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9C76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894F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CA69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307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EB83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ABC1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2863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81AC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E46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9333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194B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6475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F7C0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8D83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3892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4BA0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53BA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1802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2FD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372B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8021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412C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03F3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9CA4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60DC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F83E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88FE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AAF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5A82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5D50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5CB0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FAB0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570B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5651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7E22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0AF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E2B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0D04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EDAE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42DB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ED14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3844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AA84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B2B3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9F1C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8D2A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6AA1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B0D6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2C31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64EE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1C34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728.1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2173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6A6A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139.63</w:t>
            </w:r>
          </w:p>
        </w:tc>
      </w:tr>
      <w:tr w:rsidR="00C03F58" w:rsidRPr="00603589" w14:paraId="5EF81A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A63A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0E65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5EC2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6464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7BF2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FFC8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BDF8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1FC0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28C3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E3B2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429E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BFE1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42F9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5C44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AB71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E837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2D98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3EB4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A4E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27A3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B1CA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AF6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7DB7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DF1A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9D45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8708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5C98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55D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0099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14EC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105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9144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FBAF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7562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5097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D5BE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0434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511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E38C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080D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F8A3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A0F3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B1A8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90FF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B290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5E52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89DD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D266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EA9C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8EF4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5959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C8FB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56C1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4D4B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55FC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27E1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BFA3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FE2E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5450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B21B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D796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AA72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09C7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994D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096A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3F54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97A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4019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176F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1585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B570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FEA2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4EC8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745C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0B80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5E7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F73E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3561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F820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677C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9E4F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547D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4E84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423E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6C0D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4B00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71A8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113.06</w:t>
            </w:r>
          </w:p>
        </w:tc>
      </w:tr>
      <w:tr w:rsidR="00C03F58" w:rsidRPr="00603589" w14:paraId="40E92A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2D7F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8F95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6958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875A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A1AE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B1FC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3A9E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FE4F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1A1A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72D4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3CF3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5FD3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32A2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8668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6F89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C27DA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2E92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AB6B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4002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9987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E0C6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360A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34D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9AD9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5B08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6961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DE32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3B0F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CF8A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F2F6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F680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2C24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8769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DE90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5771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BB54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AAD7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19D4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F1FA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9CC7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853E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B205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8326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6720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498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CC01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60AB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2A12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8CBA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CA62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2D25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05F4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7262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3AFA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A843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475AB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0152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CADE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C788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D918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80D3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392A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22D4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102.46</w:t>
            </w:r>
          </w:p>
        </w:tc>
      </w:tr>
      <w:tr w:rsidR="00C03F58" w:rsidRPr="00603589" w14:paraId="18C8C5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7081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1707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805B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473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2737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8657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DABE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102.46</w:t>
            </w:r>
          </w:p>
        </w:tc>
      </w:tr>
      <w:tr w:rsidR="00C03F58" w:rsidRPr="00603589" w14:paraId="7898DB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5E51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7AE3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87F5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ECFA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4B7D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26A1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1FDE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9D0C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2A67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C2C6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4EF6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4650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9A3E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5BAD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20D5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D690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E56B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4E81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BBD3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9F8F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51EF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50A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E817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5130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65EC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2763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340A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857F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8073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CF89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D2FD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454A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AFA9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0622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5D35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E82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BC6B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669B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7B32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93EE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5A29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FA7E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DC0B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BD58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F3F5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0BD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3A74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0AD7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3DE1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FF00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B0BA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F73A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92A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99A5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675A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8A82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F18D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D88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36C3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000D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002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DB54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4516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2019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AC63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76B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CBC0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96F8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BE7A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7062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70EC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158E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8A25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D779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56CD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1F51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8982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4DB8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B894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8B51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13DF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65D4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A78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0EBF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CC4F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20F2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0241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77B4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B194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879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E750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1A00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84AB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BC53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D30B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267D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4E99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4E5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E6AC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692D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1080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30B1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18CA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6F2E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BA52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059C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52E3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F154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321B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5371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3CD9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5832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5D8B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C2FD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8F78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1022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0920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398C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D60A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42B2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974D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81DC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FEE4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A33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8B18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4AA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3F6C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76C4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D872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B3C1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1E6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7C88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9C0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29C4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5B7A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E662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652F8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DDAE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7D52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CE04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9C8F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3596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D380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5A71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6EE7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B906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2DA0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74CB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C08F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3CCF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006C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9D66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B1C5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F709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3C06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E25E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6295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0C6D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E17D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009B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76D9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82C1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3395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EE36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AE19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1B02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31F7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152B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54D9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2FF0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278E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8C8C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F31B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6DB7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2DEE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B40E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243A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F36B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6E37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4C6F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7065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F747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7154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8D73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8A55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F12D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7BD3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7B74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4209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643C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73F5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FAE8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84A1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2CFB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B5CF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DF77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F357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7630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327D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1ECD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C126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F116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0BB5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5168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313B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C5A8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C07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2181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D041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7F74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9C8F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3CD4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B85F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317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CAEE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4D59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7E97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8CC2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04F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81FA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64A7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7669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AE49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32D4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7418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DED9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537B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BF64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6CE3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6209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0656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FD62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0F5A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FE11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E568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F253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7CCC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B94B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934C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AD9E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BF35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6F9C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CE52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3689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52CB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4C67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3573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A4BF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B0CA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5B2F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3647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7044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0D34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A16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F5A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41E7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5580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3661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5050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3D4F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2336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E488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58FF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883A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4F23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01C6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1AB0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E7DC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F906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7462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FEA1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5B37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2F5A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A361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E59C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B6B4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313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2482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AAB1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C650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6480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9FA3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3FE2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E8BB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7B77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9DC9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3E80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05AD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12AD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8E7D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66B3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1131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AED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3579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95B9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D7D4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E226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DC3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B12A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BCA7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7095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1721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5CA2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8D5C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F96C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B846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87C0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0347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CF9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DD86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8FA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75EB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1AC1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7869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6872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F553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9249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12A7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B575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9E99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CC21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2075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5294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0C6A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70DB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AD1F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962F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DF01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78EC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22B9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3E51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CA6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92DE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76E1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A88A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E9063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4E1A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694B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8454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99BC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E57B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BF94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A812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5081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A09E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F761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6264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C889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4B6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E70A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8571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1E73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7F5F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8034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6BF6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D60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9DC0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DD0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80D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3D59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3E71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845E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2F55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E84C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D563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57FC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8249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C85B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A41D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125C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7248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5064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3E57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BD5D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BDA0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E571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5A6A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B57E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B878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ECC8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CCAB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D4A2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76A0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3297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4010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BC05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1E48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CFBA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2ED6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F4AC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8206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F21C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FB3A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0BFD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0DC8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D4A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0B62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DF53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9BC5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A4B4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375B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C4DC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51E6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07BB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C00A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6ED0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495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E0A4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B8D6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1123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8473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5C55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4C90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4E3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EC28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C099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200C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978E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5309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A0EA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5564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09B9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82F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EB7C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BAC1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94F1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024E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86FC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A196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2A5D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3F85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A724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208E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FA76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AB0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1324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6F8E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B974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BFC2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78EF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2EE5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36FF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E45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F3A9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AE4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7606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DAE4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EEDE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850D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6F1A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626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44B5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F53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5CD3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3A12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41.98</w:t>
            </w:r>
          </w:p>
        </w:tc>
      </w:tr>
      <w:tr w:rsidR="00C03F58" w:rsidRPr="00603589" w14:paraId="12A550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EA9E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D48E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7398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A03D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56AA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E180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1299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6876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FD1F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B5DE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16A8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3C7F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00EE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D0B2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6BCB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803C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88DD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9903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18BF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74C7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1B88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51E5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D207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39.89</w:t>
            </w:r>
          </w:p>
        </w:tc>
      </w:tr>
      <w:tr w:rsidR="00C03F58" w:rsidRPr="00603589" w14:paraId="78FE02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8F56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ED42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2A58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7EB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656E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5C85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6C54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7FEF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A2AF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397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0594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1B90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7ECC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718C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2250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8AFF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12D1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F035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46C3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C8AC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7E23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1394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45DF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0307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76665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4125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37FA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A44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6CDE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A7A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0E19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9ED3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3840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0FCD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50BD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777B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BBC2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174D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02B3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74DD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1660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7720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30A4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2727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1A69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5E2C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E857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89DA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5101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A44A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C2DE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111.24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E9A0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AE2D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1551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F239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C2A6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802F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9A9E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BBBF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B1EC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C90D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109.24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2584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4958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60C31C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8267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C42D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043C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9AA1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2FEE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DB84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740A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C528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2652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2D19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2F2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01FB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278A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02B6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14A3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C1DA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9E5C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5B1B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44C1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CFD8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B9D2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DABE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B8DB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B7D4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F230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44FB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68E8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AF2D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609A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17CC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1F74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D99A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51FF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C8B7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2824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0FCC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160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ABCA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8776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9C0F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120B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5A46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276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9BEB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9EB3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4BB2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029F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FE9B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0336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4A70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BC2E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482B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BB2D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728.1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CD05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46B7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157.14</w:t>
            </w:r>
          </w:p>
        </w:tc>
      </w:tr>
      <w:tr w:rsidR="00C03F58" w:rsidRPr="00603589" w14:paraId="0CD174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AF20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7E51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FAF9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4E7B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E2D1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837D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677A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B006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8093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962E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817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9038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CF6F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FA22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FDAB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0B7A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01E9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65A7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E0B1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0C7C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105D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E33A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4FE4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83C4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76C5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85F0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6406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5331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8CF7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FC92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9A53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EE52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1B12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AB4D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D3B9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6F7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6.708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7355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A35B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EE95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722F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E371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8BE4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D315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DA9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BEA7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275F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8474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1F81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95B9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EF39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88C6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3FD7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3C38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44D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95E9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F367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B8B6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3143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04A6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72D3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2535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738E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3A0C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EAFD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CC26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F509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6BEC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620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6C7E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2FDD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5D00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8E08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0A62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6BB8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A2A9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49A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EE7F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AA91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A65E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132.26</w:t>
            </w:r>
          </w:p>
        </w:tc>
      </w:tr>
      <w:tr w:rsidR="00C03F58" w:rsidRPr="00603589" w14:paraId="47F19A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DD70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33E4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C79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7E47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79F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0197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0D36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CA78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B6A4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CAC4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D937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2B7E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AF6B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CA97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1EAC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4E0C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7B57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D98C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F63F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F116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00FB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C56C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EAEB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E509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4ADF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600C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CA68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16DB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FCF1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C0AA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6AFF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3137A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A7C1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BB79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23B4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C4B2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060B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E8AA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E682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369E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3058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CF9D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D2E8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2F0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B435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71EE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CC6B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5CF4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786D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0902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C3D1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374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329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638C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240E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3CDB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1EEB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4876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E5D0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7BA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B114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7097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5E2E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9BFE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AC5E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ABD0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5F0E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CB1C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211F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D224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DCB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3341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757A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EB27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5AF1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E20D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1D97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4B04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EF5F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65B4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67B2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2AE8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2917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851F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0D9D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6B34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D5CE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A844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C12E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2F4A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3A5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7FAF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8E63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8D39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DBA0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5D2E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694B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8D12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F925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2FF1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5CFC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4F93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EC3F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A03D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D688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3735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1DB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30D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C1E0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DCA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C40F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A89E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5745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1155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0EC2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3842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6660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978F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78A6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06C4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CDBF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3754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A45C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6FDA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20F8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F830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71D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0375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AAD4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A44E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5E13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0EDE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7309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3B03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F23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40E2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B945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AC10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01BF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20BD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2424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900A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EB4E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AE22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3E05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6B46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8852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C0E1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9D22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3D8A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F29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81EB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5AF8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FED7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8DD7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97A2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42BB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24FE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3A09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5993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23A6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C0B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3B15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AE62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05B5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1D13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87C9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5B6C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8668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677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5B3D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55D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1FAB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FF6C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FED5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17F9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5AD8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2DB7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D60A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5727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815B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8E4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7F27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3408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D353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303E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C8E9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C184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0AD6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DAAD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315F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84.00</w:t>
            </w:r>
          </w:p>
        </w:tc>
      </w:tr>
      <w:tr w:rsidR="00C03F58" w:rsidRPr="00603589" w14:paraId="2A6CC9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2480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63B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6F2D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3130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268C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DDC2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6DC6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2E04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7438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9A7F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15EF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97A8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3066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D9E7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9A2F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DBAE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7710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CD9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699C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A68E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B106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640E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7A67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0012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C257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9B96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DE77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A5BE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965A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1E97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A2C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0BFE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E34B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E067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EE38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FCE1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66A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5E30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71A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B6C2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3A8A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D60D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D071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A381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BA79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D4A2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6D07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E94A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40F5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18EC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267F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E9EA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D4C0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E9F6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A513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2F50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E46A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D2F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8672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EAD1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848B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E0DB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5BE3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D82D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2EB6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2015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F21E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867F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E8C3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9F42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C0A7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77.68</w:t>
            </w:r>
          </w:p>
        </w:tc>
      </w:tr>
      <w:tr w:rsidR="00C03F58" w:rsidRPr="00603589" w14:paraId="74B210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63B2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C97B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A008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6934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0B1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B3CC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B96D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0AF3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3643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BA9F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9199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A93A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4285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159D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46AA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AB1F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2BE8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8A7F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4864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568A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0C86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853E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C424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EC86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F34B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9576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FD18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92A3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8E51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D6A7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EE52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F144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E918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5A1E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5E7F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50A6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1091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BD32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40D3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3310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E856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443A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96F1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CAA1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B002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6D63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8AC1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DC73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01AF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B596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508C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3D3A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EF69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B540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85B7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69FE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4207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2F68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B884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B6AC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0179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AEAE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766E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F884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5F3E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E32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E95F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0E2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695D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4722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0C0A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B1E7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FC8C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9F76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86C2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DA8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FF6D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26DD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0E46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51D5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07E9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A180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C38B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D5EC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D2F5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29F0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F3E2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EA9C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8309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0909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C2DE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D112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CFCD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13A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1912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8F61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7EA6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C0DE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3148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C3B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5238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3C46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6E39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3668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A779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F935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7E6D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3C30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2440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D9BE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5BAE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5D25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582E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FF61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4174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1CD7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829D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E373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C0CB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913A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74CC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CB01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FE68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F05C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156F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71AE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3C90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D1DF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6FCF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8737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724C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F3EB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8F1A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E5CF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58A5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D340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71DD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3E05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575B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6EF2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60FE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FD9C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5C16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70AC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4C66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171F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2B97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629A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C922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4328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87BD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6CEC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97A0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FC8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2B3B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9504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C9F7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18EA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FA2B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8539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AA26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A3C2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757D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54E7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4A0A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8D6A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4C34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86C5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0E24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AD80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14A9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C554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4D95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5C4D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067A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8112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54D1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06D4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1BDD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0100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6C0A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E836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8035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41.66</w:t>
            </w:r>
          </w:p>
        </w:tc>
      </w:tr>
      <w:tr w:rsidR="00C03F58" w:rsidRPr="00603589" w14:paraId="4C1C1B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BF5B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3545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BAC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CAB8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0DDD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E655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7B37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41.29</w:t>
            </w:r>
          </w:p>
        </w:tc>
      </w:tr>
      <w:tr w:rsidR="00C03F58" w:rsidRPr="00603589" w14:paraId="218E2D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4545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8B9A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A8A4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B4C4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DB37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E57E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3E8C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41.20</w:t>
            </w:r>
          </w:p>
        </w:tc>
      </w:tr>
      <w:tr w:rsidR="00C03F58" w:rsidRPr="00603589" w14:paraId="55DC13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745C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03A1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4714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EECC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2892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8E30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F72F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40.91</w:t>
            </w:r>
          </w:p>
        </w:tc>
      </w:tr>
      <w:tr w:rsidR="00C03F58" w:rsidRPr="00603589" w14:paraId="219BD2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EF59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5833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C928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1A10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E83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BED7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4F13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1F54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DA75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D379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D691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98CF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684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9D2C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C455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E28B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0BFC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E364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8A58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6E16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6C7B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DCFB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B34E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6D7C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04F7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9247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CD29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B747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4CED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302B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1003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272E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5B7A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70DF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2CBD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5E2B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B16D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B8A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B913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30.66</w:t>
            </w:r>
          </w:p>
        </w:tc>
      </w:tr>
      <w:tr w:rsidR="00C03F58" w:rsidRPr="00603589" w14:paraId="5764A1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2D96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ED7A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6EF9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6FC5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F45F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F5FC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D174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2B11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A5A8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4557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437B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D54F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47C7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CC92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1491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28.63</w:t>
            </w:r>
          </w:p>
        </w:tc>
      </w:tr>
      <w:tr w:rsidR="00C03F58" w:rsidRPr="00603589" w14:paraId="4B1E6D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5BE6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9B0D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5BA2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6809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37FC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CE34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CA11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6490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63DD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2D81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DF4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2232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00E7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C4D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7033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22.89</w:t>
            </w:r>
          </w:p>
        </w:tc>
      </w:tr>
      <w:tr w:rsidR="00C03F58" w:rsidRPr="00603589" w14:paraId="3AE91B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FD2A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555E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20C0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7A0C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4B71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5568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8838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92D4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D25F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A9F1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993C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BE7D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EC3E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2363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B728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610D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01C9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A67E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604D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9097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1D59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FBF0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3BCE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B550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3FA0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056E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63DB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F525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B0CA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53BC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80C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F5D93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ED7D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E2E1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F737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2885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8D4E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FE0C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266B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F97C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9B38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D34E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8319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77A1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85C5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107.37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041A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74E1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6.07</w:t>
            </w:r>
          </w:p>
        </w:tc>
      </w:tr>
      <w:tr w:rsidR="00C03F58" w:rsidRPr="00603589" w14:paraId="58815A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2DDD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98B6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9C1F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8108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1FF0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6428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682C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49C0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69E1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F9C7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6736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99B4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17.634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AF99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A28F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63A8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C170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67BA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5AC9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EEB9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5558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10.687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2DDA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20CA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FDFC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C14C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FFB9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880B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3C43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F294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3D49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40F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4F5D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59FA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9C47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73F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CDFD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8C1B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01D7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A531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761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B5CA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FE3F3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CBAD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D720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192E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078B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720B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1D8C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3D35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34E9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0156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731E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5583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A6E7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FF1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B74E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B3B8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4431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23A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D3DA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7900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257B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FB56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2085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6BA9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C99A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2636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184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BEB3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ED9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5294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0B02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BBC3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623F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2885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A2DD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0CB6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BF90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0600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49C2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7B64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367E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961D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F52B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8952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2821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A1D1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E677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E6D5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D1C7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E2D3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C6B8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9CB0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1A56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6462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330F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B2F9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874F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00BE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919F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8E06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98DF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C53C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B3B1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4ABA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2BFE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DDAD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493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5B6E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A1BB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95DD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6F92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75D8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E685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96F0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8A47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D276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146D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CB40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752E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CF8A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EF92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D4B9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E044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B56A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BB93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1ADC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7AC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80C5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F6B9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3FC2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0A10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1936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5914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61D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5095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AAD2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209A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CFAF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95D5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2A9D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E09A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8DC4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B8A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534C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4AA9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424D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9F36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01DD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9A35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F552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7C79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F317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BD59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2085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A125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3019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4FE6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56E8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2315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1CF3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D5E4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B91A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2DCC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090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AE06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3D31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A0C7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E796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BD6A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BDA9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2035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C20C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65B1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6243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C2DE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9B12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7672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12CF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AD1E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754F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8656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B0B4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0A84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23A7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32E8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1978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31C9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0C3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2B06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A243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FF10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82D4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EB93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936E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09DF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CE41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B790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2E88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4559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2F97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1CA7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6568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5B08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6B10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5A6B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DC91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CAC6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1D9C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C9E9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17A9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DB2B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2055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891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AA22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EC9B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8E15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006A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FC67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22D4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33C6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43AC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4D3B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FD6E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E263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C8F1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E3AF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C543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B55E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F97A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E6F9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057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0323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14C1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4E27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5ABB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DF60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8C8B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D00E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CB36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6A59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6E3B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E6F7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A2AE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1639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AF00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BEB4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273D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891D3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F864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2A18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F61F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14D8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D3E9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B84E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95C3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6DA4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332F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B733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3E3F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1192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2195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6F33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0803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D845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3EE3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985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5794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F74D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6FED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05F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D8F2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E923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F37C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0DDC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E08D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A992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6EBC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542F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BFEC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79D5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F8BC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713E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8AB4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282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21BD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72EB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CFB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3FDD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F097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DE4F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8E03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2EB1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54A1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B448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4A2A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3FD2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1CA9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9DB1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ADF2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3940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7B65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E2CD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FDD0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C56B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8472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194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97AF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4110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14EA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723E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C251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8A60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B2BE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4C61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3EB9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5939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EE06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88E2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5DDA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98A1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A6ED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0046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8B2E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96A5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63C0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D81C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C3D3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6F79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7558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DA46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DB99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8A0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44B8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6FA4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FE9A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91E6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9F0D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DF45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768B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D7B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EA7A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65D8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2795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EEC8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38A4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039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D61E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5EBF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F0AD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4C6B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B6C6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62F2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96A6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886C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C92F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36C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AC70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5B37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641A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739C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0095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6398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E5D7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8D21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3FE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AEB0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A491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BB46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37E6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95E6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AE2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5484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7C59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8E08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E080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A664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7C55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EB6F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2224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F12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8E56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A0E1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0068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383F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6B09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4CBC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F889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D0C5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258B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5526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B5CA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9B3F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E2F6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0802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6198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316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2755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05B9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A4F6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9642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DB29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E65A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3A05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FD07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0B04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C4FA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D67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6312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9500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472C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93A8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C6B5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2ABC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A003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A7DA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A3B7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C41D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AD90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80B0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FDAB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A28B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DE2D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8B43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B96E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B242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9B7A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B971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31F2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2D75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FE6A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46C3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098D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E190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6DA7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BF72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8832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1650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1AB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676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D0FA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7C4C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92A7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30BC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B2F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1CD0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6AFC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62D6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194B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238E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101E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6AC8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8A9A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5ECE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1B50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F2FE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7B76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6270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8C1C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2DBD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D46C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4022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8284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1F57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303F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8A9B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73BA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CF33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F4F6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95EA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4A7B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7AE8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64.23</w:t>
            </w:r>
          </w:p>
        </w:tc>
      </w:tr>
      <w:tr w:rsidR="00C03F58" w:rsidRPr="00603589" w14:paraId="4A105B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F384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1E9C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6B8A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9FE6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66A1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5F4F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6692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2716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A44C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12C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D7B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3818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2185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FD2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3ECC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8E5A9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8E1F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4BC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2762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EE2B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FCD9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22EC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E093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D61A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355D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4320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4549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2159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700D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D21B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63B9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3096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D2E4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9832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C5C5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429E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C171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278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78D9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B621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14F4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EE48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6EBE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7EAC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B357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3147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96D6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6DBE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2C70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F69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7C36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3EBE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1DC0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7E70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BC3C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61.97</w:t>
            </w:r>
          </w:p>
        </w:tc>
      </w:tr>
      <w:tr w:rsidR="00C03F58" w:rsidRPr="00603589" w14:paraId="03F1D8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409C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CFF1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6732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020F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2855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7067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38AA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60.88</w:t>
            </w:r>
          </w:p>
        </w:tc>
      </w:tr>
      <w:tr w:rsidR="00C03F58" w:rsidRPr="00603589" w14:paraId="1AAC3D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FA45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4D58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3C7C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7D75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0AD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2541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3D4C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54.45</w:t>
            </w:r>
          </w:p>
        </w:tc>
      </w:tr>
      <w:tr w:rsidR="00C03F58" w:rsidRPr="00603589" w14:paraId="7ED677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B341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DF3C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2A02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9F07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F41B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CB30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FF5E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0E2E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B460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E786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11D2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D551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B488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DEBD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255A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1C37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08A5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C5BD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FE9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F562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EAD9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9C40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6F54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0043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7E1F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7838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2A45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B59F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BFEF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58FF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444B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FB80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1785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6108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7DCB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F33C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5DD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114.30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049B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D82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46.20</w:t>
            </w:r>
          </w:p>
        </w:tc>
      </w:tr>
      <w:tr w:rsidR="00C03F58" w:rsidRPr="00603589" w14:paraId="4752B3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6B94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1D00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A49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DFE7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B861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878C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27D6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CE5E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CCAB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E17C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7911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A8EE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DFC7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E933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670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2067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0AB4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C31D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3F71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E81D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BB10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8787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5634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9862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202C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4801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5E92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299B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4E64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64FC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317D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F2DA2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0996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E1D5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D7AC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F7E8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B144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8FEE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CE99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6FFA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A8F7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2996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9292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0BE9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F6D2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003F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7E04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FAE0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F4EA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DFB4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1C75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C288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F2D3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A8A8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6439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5B68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86AE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F1FB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581C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499A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C208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C8EC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1EF9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B6B4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BC87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A3F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6FDE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C8A3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3C4C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41B3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84BF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CF7D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310E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1193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621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9397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1F51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89DC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E6BC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8885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1214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A841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D804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2FB2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CF7E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2A9C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D189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8631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8785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232C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5EFB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F05B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F7A7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E375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3118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32.92</w:t>
            </w:r>
          </w:p>
        </w:tc>
      </w:tr>
      <w:tr w:rsidR="00C03F58" w:rsidRPr="00603589" w14:paraId="31C4A4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2AD7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A336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7CA7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443C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D27D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37BA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F9F8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8D19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E256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0F21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8DD2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CEB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F9FD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7BFF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07FD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44.08</w:t>
            </w:r>
          </w:p>
        </w:tc>
      </w:tr>
      <w:tr w:rsidR="00C03F58" w:rsidRPr="00603589" w14:paraId="1AF082F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0932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E203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B20F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1337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547C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2D7D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41FF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9A0C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DC0D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019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5070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FE91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289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C89B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F6A1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7587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E763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F1A7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AB5E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5E03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ABB3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03C9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4BF1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9C64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D329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F0A4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E3F0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9BF5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221C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B9A6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22EA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4CF7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B5AA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6CCA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AD0B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8F4B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4D2E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017E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6087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03F1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B0A1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3810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D107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2071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B607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463F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FA29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EEEDD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45D8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A2AB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9325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201D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12.918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24E4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5602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BC4D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2C28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286E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34A8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2C7E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EECF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11.497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8B7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E68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C275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F85A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2464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2DB4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72FC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535E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9.513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546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2C21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1663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0924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BD39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45A3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A1D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4F24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9.495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3BBD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EE22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C12D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EC95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CE97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882B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0AB8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5FB0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0851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201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5D78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1B0E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357E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526B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EBBE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F8C1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2C7B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9148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9480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9E4F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F8CD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F310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CD4D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2129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39E7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60EE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977C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1182A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4B8F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DF0C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FB5A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D4A9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7B4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8BB8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3464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8048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CF6D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AAD5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D50A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F7D5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C77B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D6E7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7091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CA3E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5A9B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07D0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CB06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D66A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C547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54EF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7551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D614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C1E0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C600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046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C144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6FDD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8F1A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F5DA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9A5C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DA6C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776D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BB2A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52E9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CDD9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25FC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5B3F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DA21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EDB1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B684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0E93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3154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7373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25FF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CEAD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F14E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5591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B962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153E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00CA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6765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B77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8C49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87F8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569F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3C05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A573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51DA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4999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80B2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4531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95A5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5BD9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ABE0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E08D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9146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3E2D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682D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966B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24DD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EF2F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1068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7B74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24CC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D552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C1FC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F445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9743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45CC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C643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1F0B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0DF9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39DC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BFA2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DB3B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E3D5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F8D8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A15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711C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589A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39A3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3B39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1A1D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1E7D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86C7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9D36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42A1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3E7D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6AB1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3A70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EB7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95C8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D1468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8AD4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07F6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90A2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C052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1D6B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B3EC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76AD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48CF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5BF1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39C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8A72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4D7A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6A39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269D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3E17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E301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B390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AA05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92DA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D991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C1EE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EB48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BA76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1012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B2E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110D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2CC4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7BDE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01D0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9CC8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82F5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6F11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ECB5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016A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4EA9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CD3E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F11D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F8C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DC80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104B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3A87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6707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9F11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6F53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E488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485B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7750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27E5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998D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E36B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B29E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7978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16EB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5EDE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EAD9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62FD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B6E4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62F3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22DA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2511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28D3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3CCF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CD2E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AACE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B177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3557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5E60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9B3C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6D5B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6DB5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B1C5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7568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2F64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3939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70E0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51B0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F723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2AE5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ECCF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E312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56BC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804C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10EE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A45E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D295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B990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89CF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DB18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40D8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CC25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D88D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B2B6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0643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5AB9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52.48</w:t>
            </w:r>
          </w:p>
        </w:tc>
      </w:tr>
      <w:tr w:rsidR="00C03F58" w:rsidRPr="00603589" w14:paraId="54D90C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DA7C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E417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6B07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FF30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E423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40C2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7C4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49AD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BBBC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3872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8879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971B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F53C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1559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19BB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48.30</w:t>
            </w:r>
          </w:p>
        </w:tc>
      </w:tr>
      <w:tr w:rsidR="00C03F58" w:rsidRPr="00603589" w14:paraId="22829C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8D72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5F1F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4FB7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48EA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4CF8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D892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89BF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BAB6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C958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41A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76A8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3788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7426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E55A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C62D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E416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EA77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EF47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9799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F7EB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14D9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E68D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D44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9543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4475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4B62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18F1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F14A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BBE5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55D4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D6C0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00C0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4392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668B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F56E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A7F0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CC8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335F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E861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6B10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E693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C2A4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1B8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8604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54CC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4627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63EC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4AC1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6C2E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2F2A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7C38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7FF0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4099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5550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EEDA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3698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EA7B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8F3F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785F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F44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7D0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9EBD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D396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CD5F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8026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5449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82DF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CB97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822D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0A1F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5EF4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56BB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D264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6F6A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5466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E155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9AA2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5860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88D4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1CFFEA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5540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A85B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BBC5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89C7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C45C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1A62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414B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281F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E3AA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17E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AD7A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4CC0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8D20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12CF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AFB1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FF95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3E31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FAA1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1FE2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4971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A700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DB7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0DEB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839D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178E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B6D2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AAFE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DFB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EB6E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F6E6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FA11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45FE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2C68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9F44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02CE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C3DE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4DA3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915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0A61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19.41</w:t>
            </w:r>
          </w:p>
        </w:tc>
      </w:tr>
      <w:tr w:rsidR="00C03F58" w:rsidRPr="00603589" w14:paraId="0AA7D0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4287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5F34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6686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4F3B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A95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6A9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22E4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1539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02AD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AD8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D980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20D0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DC74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8054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2E80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D13E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5CF3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E7CF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2034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7E78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F374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121.42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CFB5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6C8F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7.50</w:t>
            </w:r>
          </w:p>
        </w:tc>
      </w:tr>
      <w:tr w:rsidR="00C03F58" w:rsidRPr="00603589" w14:paraId="411094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6740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2B99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ADCE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121.40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D5D5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7583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4F69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9CCA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FEBB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2ECD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923D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5105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5925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14.689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0D0D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B8DB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BBF6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58C9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6245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0AF2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000E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4126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12.579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6CC4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B92B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D4D7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F8D9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30BB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89FD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C362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A39B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8BCE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8D03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BDDD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A8D3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B3062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00C0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DFC6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D521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6B73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4DBC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370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5392A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C966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803D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C8A4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4C3A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77F3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C493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6C71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E3DE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2D35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E07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60A7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0835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6.136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F727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C10D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3A19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9454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CEAC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CD53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14FB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01A1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9C8F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2B95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0944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738C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67B5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9F7B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6442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4C55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713C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24DF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B226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70AC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D168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9B43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67B4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799D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8F1F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B4E0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0900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8C2A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922B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A46F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615D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4B8A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01BC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B93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6E75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B560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4E95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B807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000C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E3B2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4FF0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CAC3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C2C2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C9AB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5006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1419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121F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5058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4E0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F63B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4623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8174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B58E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339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63DA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D30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DA2D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04C9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A4DB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E918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5D59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51FC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4800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4A8D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16AA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9013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3E8E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44D0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5130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B58A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83BD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FBD6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53B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FB1B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531B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74.92</w:t>
            </w:r>
          </w:p>
        </w:tc>
      </w:tr>
      <w:tr w:rsidR="00C03F58" w:rsidRPr="00603589" w14:paraId="55893E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F04C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BCB9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28A1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D829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AECD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1814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E19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49FA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1CB4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3A3B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FC48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78D7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E157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EEDB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6F42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42D1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1A33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28E7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4DFF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57FE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BAFC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7ADB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55A2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8885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7993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095C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1CB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3856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6E31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6A22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ADBF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27DF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6F0B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0ACC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4A96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77EC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CB99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C7CE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3E11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646F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BD92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AF9B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FA16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4835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3DD5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260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FDF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C0B6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12DA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5EB5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70EF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A122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A210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590E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7DEB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B3ED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2D5D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61F5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0FFF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B799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8B2A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E6FD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8790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F22B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B247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7AC0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4512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D393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DD20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2C92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0F17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8CF2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88FD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6A21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9FA3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51DE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DDD1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AE1E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E4A4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276B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4BB0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C900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19C3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6636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52B6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205D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C24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BAA3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654D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5BFE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3A63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09AD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6337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436C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B2AD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3106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193B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1A5F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CAF5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3D8A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EDFA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A9B8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240D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6493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D76E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ABB1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C5A2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EFD7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2996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917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AB65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C2F2F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81C3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3F0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287A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F6A1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9AB7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7E5D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C774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8F6D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EEFC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687B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5826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C0BC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1E4D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99F9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FBC3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2D07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6454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FBE4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8C42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D0E6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1DA9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02FA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4F45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81E9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94C0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B610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91D1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1690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BF98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4FB4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C012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3FA5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E4A6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D4A4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BCF2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A1D1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FF47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5AFC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A670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F1FA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B18B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45EA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3154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81F4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9C36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E59E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084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D7C5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1588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1BA4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8E45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150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A901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B9C0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0C45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F715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CEBF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8505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24A8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5E3A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08AF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3EF4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363E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E207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0639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CA66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D7A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AAAF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12A9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FE9A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790C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6B76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5075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ADB3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D473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6112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0FC0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5895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735A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2996C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9E62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3A10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960F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E90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C867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139.22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45C5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C809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36.71</w:t>
            </w:r>
          </w:p>
        </w:tc>
      </w:tr>
      <w:tr w:rsidR="00C03F58" w:rsidRPr="00603589" w14:paraId="19BFEA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8A66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91C3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06F3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ADC2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FC24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151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B542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5E19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8340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4C77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8DC5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EDB8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C67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CCDD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6C9A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AFB2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0209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20D4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94F5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9BA0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7C1A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124F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8F7C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3BF1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6279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CFDA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F8F6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24E2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232E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B76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421C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E7DD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9A51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27A3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B376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E3BF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3EE1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6F9E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2A9D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B506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24DB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115A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CBE9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B6A9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7F34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11E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EE58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CA4E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D587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BD43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C6D5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139.48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0741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74F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BB8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9D8A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0AD7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248F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A5B6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4C9A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C55D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15.525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A71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45E8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E7E3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E288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FB47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EC7A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1C77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14AA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15.478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D810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015F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AC1D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E4DE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A648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3593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750D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8547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11.033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1BF4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77B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5138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8AF7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4730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2F05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FF0D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BD5F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0B32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8C19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B1A8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7415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3E9A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B20E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D3F9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2AA3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DB96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2DF1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9209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FFAD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72F8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A32F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6A58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C932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9A6D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72A7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8B88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DBF0C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B0DB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E288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99D6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B7AF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CE54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981F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EFFD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0A15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B123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9BFB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0E34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F1A8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CCD0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7289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04B1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F3A5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DB08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E9EB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0744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D426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CFF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7C0D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30F9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6D21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1174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AED9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D6C6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87B3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F340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0B35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069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EE73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B4E7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285C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8270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312D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B3DE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73B1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5C1D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890A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DB18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53C6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FD39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A402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F08F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CF89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EA9C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7AD9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68EF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AEFE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76CF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FF34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9B5C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47B0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457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E859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EB53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E72E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00FD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14FC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1D59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EEE8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4BCC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EE53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B29C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340D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ED1D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833C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B104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16B2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DAAB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C360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0921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50F8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685D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C4A8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8819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4E66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B1D1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9149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46FC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5B2B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9892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2799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46C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2C28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159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8782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C07D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9A42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E6D3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52C9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0F85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8929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08F4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1756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A7F6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983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03DE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87EC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7980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4058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8B03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208E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6C1D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A806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08EE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AEF6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3B3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0488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005D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C819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0CE3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8EC7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9B16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CAFF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B1F7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78AB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564C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593A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8949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E243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4EE3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6C98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197D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E714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1150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D876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2374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3D7F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3F21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E6FD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8F64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024A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FC15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7CD3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3683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6A51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B4E8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5A4C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2B60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3446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71B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8C05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C2D0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D4A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85DC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70DB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B19E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1E3C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F4C0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9475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B1E6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E2BC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5A8B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AC56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6EA0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0465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BF2F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C079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616B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5710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2E42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B82C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7D61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013A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2DB6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2456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065F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91D3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6249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9DC7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F460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1FE0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0245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BD48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04B7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06B0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BE48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EEEB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C5B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D562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3015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B224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8699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AE26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0761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3542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5436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C3D7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1E26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EAFC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334D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29CB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6A4A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B818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A0A6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29A9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6320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D1F4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D723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864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08F6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DA26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F180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CE5F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2F3A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6A65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91A0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C7C1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681A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C06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643C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83E1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61F7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8FE0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C011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7BB8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6915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742A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8059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EFA7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EF90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A9F5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AA192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9470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B804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8B93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AD9A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FDEF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D8E3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DB8C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39C2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E38E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DC07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24F8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68BC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252A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D9F0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F416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B559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2569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4EA0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7733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F95B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30C3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BDBC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912E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1E3A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ACAC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58F5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DF8D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4E7E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45CC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D565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14C8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A871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1F6E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D434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144.23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E2C0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0938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D3F8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F1D2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B31E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5D50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F2F6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11D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4321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23.429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699F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11C2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5FFE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F9AC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B883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86DF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367A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1567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15.080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28D3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36AB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6C11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4A73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6406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62FF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EC4F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B020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D509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DE90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5559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BC15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2F8E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8567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E71A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E64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47C8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D178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02FD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79AD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A377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3BA4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17E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0EE2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1099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CC8F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B533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5483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00F0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17F7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8F48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E0AE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9763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DB79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C749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E989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4CD9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50E4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4EDA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2C00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1175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C943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3E8E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EB09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42CD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C697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9EE9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5DA6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6.513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BCEB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B207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CE2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A1CC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E97B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442C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658E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1F35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5441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57EE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5BB0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2741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2E33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86C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A98B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4C3E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065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D5F5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47E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DF08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04E1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448C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C2C3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E29D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C169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EED0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C496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3052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4862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F9F0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7FBB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3E61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2E9B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0F71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8083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8803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DEBA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9A8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38DF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E665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DED0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F01E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CB1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47B6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01EE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293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299D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8A8D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6965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643E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CD91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5667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418F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3635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B2A9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172D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2CBE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8AE8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F515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4416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D373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14C6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FF2C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6A72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BF6C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C3DF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6AAB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2EF4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2FEEE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ED74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8915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06B0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A4DB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8F0D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FEE1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A807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790E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1BCD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A0DE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872C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C043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FB2F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499A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1338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24EE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E9E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9978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AE03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C47D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1EBC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2C4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E77B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64EC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DEFD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B97C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D9D0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1232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2F8C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3AD4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EB50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6E55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D9BB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F11A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A01B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4CC6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7998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E3A9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4533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858B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5003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9D2D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EEE0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2F27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0CC4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D2C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50E9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E375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0FA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C507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CEB8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8E2A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FC3A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587A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7792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11F4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D42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3F4D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968B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6EC1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FA09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520A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091F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2A34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23FC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8B64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A555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C33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3C40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952D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4F9C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14E6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EA8B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ECE8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A400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C5AD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8B4F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7645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58B9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22C9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A3F1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7FE7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DDB2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0AA0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B2A0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D375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79.52</w:t>
            </w:r>
          </w:p>
        </w:tc>
      </w:tr>
      <w:tr w:rsidR="00C03F58" w:rsidRPr="00603589" w14:paraId="346084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DF23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6E86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2450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3903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5487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EC73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1D0B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2720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C356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EAAC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DCDB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E8EE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15C3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F1D3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53C1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5271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1BCA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3A66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8588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CAF2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B3BA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FE17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D57E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BAA3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E0AE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A0BE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B294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EE3F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F8B3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12A4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3538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6BF8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0EC4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954F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29C5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8687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0A76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6DFD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A4EE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47EE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39DD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F5B7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7A65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8551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9CA6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BDD7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1262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D99C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9683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32B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D9D7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303D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A5F8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2F94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6EE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E8EF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61A1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6FCA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AB1F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E32E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800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681E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6D29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8048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3A74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86A8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01C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C7CE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504E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ED43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55BE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16C0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64F1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A4B8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397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4884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1927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0074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8861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9538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D637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0D2E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AC6C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C6C6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B0F0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FF8C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B9D1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028F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929A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4161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58AC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EB28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749E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E71B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29C1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B62F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591C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B079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225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C677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EF3E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3604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5F93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3272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59C5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F8E6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C1FD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3955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7F0A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D091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70BD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D498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59D7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A5F2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469C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E343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B15D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6543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D754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22F2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E255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E880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8700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1992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1006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DAD4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1C20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716E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C586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CCB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929A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362E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9A92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F2BB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1B5A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4357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A7B5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E159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2DAA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EC7A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27A2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83E3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C6BC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9798A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9030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9EBA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764E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9CF9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19A6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27E9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4769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2200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C938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9053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E09C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DE31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3033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4747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8FE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9275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7B81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3357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B4A3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E70B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9F5B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7687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29D3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5F01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A1AA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15BE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418B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8724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9ED2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0842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EA3E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8D0A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D354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4B87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9E10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FB9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117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4800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542E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406D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EA55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E31E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07DD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D257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8314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ACEB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D5C7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350F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B660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9A6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92D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54EF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6777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5867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76C3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00A9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A1BE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21C7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ED1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5A60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44C4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40C2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7FEF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121D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77EB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8C33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9C1B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C7BE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E17E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CFBC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7EF8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E208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0A4C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1710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F097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F8C5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B077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E95A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4602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B605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7F66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86EE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6C1F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0F7A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DEBE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48F2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87BE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3DFA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F88F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A191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4EE8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44AC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8F0A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891E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6037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EC74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BCE1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2A2E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3AFC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E8EC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D1D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25B9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44EA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E209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3291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07EA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B293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CCF3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9E2B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037A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7D1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04CA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A578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FBD9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C670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E06F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2E2D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A462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6078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17F4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DEE9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B340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AC2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CD3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D54D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17C5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FD2F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FED7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05C6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8FE5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7145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922A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7CA8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5685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5B2D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02A3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97D5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D674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3F2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576A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ACFC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5AF4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675A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23E4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46B5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C0CB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4551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582C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B4F2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C26D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E3CC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B994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F93F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F785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C814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B70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CE15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1DC5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3CDB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FFD1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7B02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2CE7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C7DD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7B1E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5369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0C9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A34E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7387A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062A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86A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7BE2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B5CD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9BFE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8ECB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2EF4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7F23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2771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4C3D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E685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943C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DB3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FDD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B5E7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0D9A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7CAF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60FB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8DC6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FC3D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C6A7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179E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31F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B52A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F1AA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30F5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4130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EE57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ABEB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759F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77DF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3658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32FB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EFCF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0ABF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73B3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CBAB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810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4806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7F98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E070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38E4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9DC4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99F0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BB98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C6CA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470B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91B5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F77D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A81C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4D29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4DA1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3559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BE7F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1C95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5BBC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DCB2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C844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FF64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CE09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4572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54F6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6F78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543C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4E96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EFFD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D235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6C4E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0380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5B6F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CFF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DA85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91EA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D4F7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18E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68B8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7278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7ED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09E6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C62E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45E9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2735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428C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1AD0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CF55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1375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8001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4CB9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F54A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43FB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052A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2C10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949D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7BEC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398F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E4A1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8598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3D49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278B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0C69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3FC4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691A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1A6D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39F5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0AF4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4E2F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7436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652B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329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8338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1BE5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1209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94A0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CF2D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063E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A2D0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1FDC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663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88ED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67FF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1345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6104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E347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145.14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3C8D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12A7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9E27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6164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F255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B644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6388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7F7C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E500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5991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2048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861C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FD75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C94F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0B1B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2CA0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1261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2F08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5B7D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DDF4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1FF9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9E6DE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EC1F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832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8CD0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165C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DB72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C97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24F8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AF9B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EA17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9F5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07D4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73FE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E408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30F4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188.63</w:t>
            </w:r>
          </w:p>
        </w:tc>
      </w:tr>
      <w:tr w:rsidR="00C03F58" w:rsidRPr="00603589" w14:paraId="218272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58CC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AFAD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8D02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9CAA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4D26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D5C8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8294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D7BA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7DD3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18F4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5FFB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3197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A0F3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A16B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A786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5652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0A21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BABB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AD37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2C6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1527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8AD0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74D6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B5CB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BA36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CAE6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0B1F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D354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5706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B1F8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9D2C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30E1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55ED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803B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884B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CAAA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EF1A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D583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15CB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F42F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5A50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E029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B57D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97DE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2ECD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A0B2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E172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9199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DA24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B49E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24F4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CE19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B172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7C38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A323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B28C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B327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F924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0A56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A00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FDFA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876A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0CFF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30CC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D4EE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D95F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3459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6CA1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8C5C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C994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623F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CA51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1F348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2E4C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3721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0865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1868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6A0D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8F69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47F0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A0D7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7234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50CF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474F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C7D5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62A1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D869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6908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E593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5448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7058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0532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5CA4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166B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35E3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9DC9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8823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BCF5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2C22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450B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D933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9AC6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B5F5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F71C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43738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46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9951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E5D3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DD0A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E7FC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C349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37E8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FFDA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5F4B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D4B4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0A57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DE65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EE31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EEBF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7DBD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CC4F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0EB8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BE37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53C2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4B00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629F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81B1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7DBD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D743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51CC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278B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152E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B601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61AF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A239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204F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D059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061C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7894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E708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2E16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1A47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3367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3376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9D5D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10B7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6143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675F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BB9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BDCF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CA6F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B115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6896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6B87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377E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0456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7EB0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571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E51D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7469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870F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7265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BA20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7ECE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B3E8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E467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6C57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60FA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F192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9F08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1EDE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4401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0116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C61F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B34B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3E92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6959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8AFC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05A9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34DB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D3D3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74E1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FA73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15F8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8C2B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5B89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B29B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0031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875E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39CC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55CF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7059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EC5F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2833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5453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2206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568B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2B29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D73D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14D3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1D2B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27C2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59C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4585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1BBF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912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9B6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C835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10C2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FC63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8285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4C96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377F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1F5B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022E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6CDD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B16B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6CF4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F1B8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2DC1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71C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1268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4AEC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92FB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8133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9EC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421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357A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B33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8765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469A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568F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C00F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1C50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3C42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CA9A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A3E9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3441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B35F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505A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C703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DB7D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6DA9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FFFA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33B1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1B0F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36C5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4AC4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BAAC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653C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BE1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8F63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E11B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D77D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EE69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2FD6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739D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69AE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53FA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BD49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B107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7F69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0CEE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B923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3F00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09DF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D83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5FA4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3840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1951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5D70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0280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8166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3909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319F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BCF9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AC32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240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87D4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39EA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F9DE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CB93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D40A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9FAD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DEDE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0D39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59CD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6CA1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E12C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7DE3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819F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DC47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C206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89F8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01A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0116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7A39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E9A3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3B9B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D0D6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B566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2525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1000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C89D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C593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B6DD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4DE4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46AD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8D09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BB81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56D2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2D02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4FED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564C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BAA7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C9FE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2329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08C1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FAAF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CC16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CA5E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8B20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7A78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7018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57D8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2A08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8FB2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B8BD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93A1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AC20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7578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99EC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FFA6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99AE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C683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6D2D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3F62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A3AD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4125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5A0F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0DD5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CD55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5CC7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CE70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6620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FB3F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C5A4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3B79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BD8B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9EF8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B368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836B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B9BF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F5A8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4017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D1E9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E6A5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61D0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8D51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0F7E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D177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1B5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0E06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1536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D8CE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149.2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65A4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6D9C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27.30</w:t>
            </w:r>
          </w:p>
        </w:tc>
      </w:tr>
      <w:tr w:rsidR="00C03F58" w:rsidRPr="00603589" w14:paraId="63F2BD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7EFE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EE5B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4AC8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FEA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3789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B58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5A5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8835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4C78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B268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57DD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D123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58E5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150.27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6EAC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CB69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26.79</w:t>
            </w:r>
          </w:p>
        </w:tc>
      </w:tr>
      <w:tr w:rsidR="00C03F58" w:rsidRPr="00603589" w14:paraId="2E6B1C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8BF0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99CE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88C3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AF0C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8B21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850C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4D9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F2F3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3E49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98CA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9EF6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7410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B3A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E268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CC76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F42D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75E3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AB54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D5ED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F4B0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1CF9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8A67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A0FC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7E54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9233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DD69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19AC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F32F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6F70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4224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819D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92F0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8BAE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C0D7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250E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A546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88BD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DA59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AEFF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FDA2F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3386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CD1A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75F5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5161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1DBC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DF49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070F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63B4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60FA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8073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E2FB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E6CC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3B3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DC5A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8153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33CA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046B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A3CE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3C7B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68D6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F056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4492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AA8E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A15B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FC91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717B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9CA3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3F7E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E056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5CE7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367E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29E4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4A03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6EB6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52E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9EF1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B217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3512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0573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C0B6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33D7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D428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2D45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CAF0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70B8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5FDE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F9EB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8797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33B3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7225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23F6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A96E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1156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3E0A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31C6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C268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C035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BF1B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9640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334B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F2B0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78A6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8A9D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B4E3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3E06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8004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3A85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20BD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1643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1E5E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2B21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F44A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863F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3CA0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E06F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1F23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AA77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C6B0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7F91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85DA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E6E0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50F7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28B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BA47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4951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B759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EDC4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C4FA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1B01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18C9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E712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BFA8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C16A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26B7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6639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F3FD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DDA3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DA80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806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E51D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B773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E1D1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27EE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D42C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42DA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BD3A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67DC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890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2FE0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BBBA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EE3E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7669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B630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75DD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CE88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6544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068C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52D8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3D01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6277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B250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C5C6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5C7A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D0CF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ABEA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5F3D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D340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62BB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9B49E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6F90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0DB0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46BF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282B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1F69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2415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F6932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C937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6F75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F377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362E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9671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9D7B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94AE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D5F8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7728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6492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428B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00DE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6A3E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E117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56FA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C539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A4FF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F00E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764D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7EC0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9F91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9B18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031E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A879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35AC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145D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4D5D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160A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A73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AEE4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93DD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B058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5BD4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F799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BDD6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DCDD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3AAC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090C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34C6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037A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3730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42D1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637C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A4FC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675E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961A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7ED0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625F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7E50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EE57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A3C9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7CA8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636C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54A9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E4B7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4739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F9BC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B8F8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180D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BAB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4099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5C6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1427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BE60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67DB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6A99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9788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51D9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2091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7B23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075E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4352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8FA8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2E3D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F1C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A2A0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FB59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933A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2ED2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B1CE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BF41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4558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70CE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BED2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ADD7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2ADB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4308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767D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56E4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919D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61BA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39E4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F75B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7374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5B31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F987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C1DC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3AC0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ECFE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DD42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5B68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D39A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D3E4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B172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DA0A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D18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6A4C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FFF5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8C7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BA06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8FD3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6293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8AF6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2EDD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E668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3EEA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B6AD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367C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660F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5929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D03C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A6A2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B5EA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E7ED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9A51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2609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47FA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9693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A52C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BB8A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AAF7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D847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2958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46E6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1415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3C4F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9BD6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78BF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4944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DDA6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599D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F840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E07D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6C5D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D408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45AE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3E34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794D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8C41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BCD4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362D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DBCC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4B5C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2C51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49B3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792E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F57E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0F76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3AB9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36B4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3E2A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0431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E65D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936C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C418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E331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EB3A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1CA2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C2C7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6E7D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D1C5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9D76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D8F0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7D5E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A662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7568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8E6F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4743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01E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89D8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30FB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2F3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986C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F568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2623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1C74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9B3D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A584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CB87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2BC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7B80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D003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B049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FB5A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DA1C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8A09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9E8D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B837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2AD2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D373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20D0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D89A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BED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BBB9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D9C9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201A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9D47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A159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0552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3E98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5AA2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19DD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4204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B864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E94F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E317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F6B7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F89A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4D60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7323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2545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F6A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C782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0468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0DCC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6E55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C7AD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52C4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3D6B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628B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8A2D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5B9D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2FA4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BC7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F841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E93A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793A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D187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4F54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78CF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B443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9645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E3FC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6659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734F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B7B3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7FF2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0205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B5AB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8977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ACED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2716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8CD6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0C3E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CAED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988D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A52F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11FF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881C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C0EF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3.036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A6E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2802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E50F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8017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7B9B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1C08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75B3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751C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E3BD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D7F5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F823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400F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153D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E2E6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A33D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86DC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B4E5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CA70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5A4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8607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9654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2856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8D6A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3C17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502A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729E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4094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2E05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CA00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8B9C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119A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4FDB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9B5A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E9F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EAEA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3E6D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8367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2F65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5F31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E958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072A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F4E1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6FAC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A68A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EF95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5902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B4F2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C812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770E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60F7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FA6F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97EA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29E6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8AE7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E9C2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E273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7712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0AE0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582B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59.85</w:t>
            </w:r>
          </w:p>
        </w:tc>
      </w:tr>
      <w:tr w:rsidR="00C03F58" w:rsidRPr="00603589" w14:paraId="642D18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0708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E261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C440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EB3A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3AB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18B5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09E8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59.85</w:t>
            </w:r>
          </w:p>
        </w:tc>
      </w:tr>
      <w:tr w:rsidR="00C03F58" w:rsidRPr="00603589" w14:paraId="7A0697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2283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1AE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FAB2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9D31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89BD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289D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2B8E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D59D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F56C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5B49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3249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2C1E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A57D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BC38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CB28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F519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FFE3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D1C5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9D02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6BB8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9888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B9BD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B6A5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95CC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CDA7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92C1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1B59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4D90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B15C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47E3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FE8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4117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E198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9C7D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7AA1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8445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7D83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2E87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1060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FB5D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3922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FCBE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3651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E5A5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1041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B332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99D7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FFBF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4B63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2F95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99F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678E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DABB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5240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7C1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84B4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7501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BF26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24E8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F058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6E6C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5191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44D3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39B8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1F93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5DA2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3E45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FAC0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B47D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3E52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E4D7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F25A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5AE1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84E9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02AE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FECA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9AB8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ADAD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E62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69FB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7F96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C4BF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FEB1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DE05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82D0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796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7033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E9A3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D6F0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D54C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F5AF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62C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0A75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39A9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1CE0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32D8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2767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B675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C825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6298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78F7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AA4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B0DD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4687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B337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553D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1DAB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58C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5354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E97F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D916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44.07</w:t>
            </w:r>
          </w:p>
        </w:tc>
      </w:tr>
      <w:tr w:rsidR="00C03F58" w:rsidRPr="00603589" w14:paraId="05A13A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D248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3A3D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5859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680F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28C5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380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C8C1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99D4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4E13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3B99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8DEC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C603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813E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4508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680B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2EF2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7807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D252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BC47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1CEB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8868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13C3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3E04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6A5EA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1D72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C93A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C6AA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7572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C805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872F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40B4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EF9D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BF57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8555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36AD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9FFF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1420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3DEA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5BC7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F262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82D3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EFCA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40C7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3A8D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4A8F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6DDA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5737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430A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BD02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23A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E8C4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CD22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BD98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84A2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4A08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A218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EF54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8906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C8FE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D3C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8216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B782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0FBB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BFDC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9B73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BC5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4F0D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C76B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6C79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6D19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7C0B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3F85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79A1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3BC7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70DE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152.38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0B4E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D67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D59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941D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64EB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E38F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0F47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4273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5E11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C74D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FE0E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81D8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6518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B819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A5FD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F2B3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153.1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CF02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9F0E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FC8B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86A4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89BB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6FE3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6984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FD40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948F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31.986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5EDE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824C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B6A9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0538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F29B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5265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08B4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F020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22.495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2831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F220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E4E3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37E9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5FC7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8725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4BF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EE4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13.797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1DCF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A3C2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68BD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46CC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F815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E6A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25EA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8F25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A6D9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E9BB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D966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111B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0F10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0448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5F95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EC83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7BA1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E22E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2C71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D0C6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5F16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E4CE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D66C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FBBF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E04C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EC39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56DF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40FE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6182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C826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85C2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8245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AA18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7906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063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EE7B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668E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6945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A170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154.69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6AB8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2EB2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6FA6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4EC5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872A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FC34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6E5E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25DB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579B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03EA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552D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C7D0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8D0C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6D75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315C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AB0B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154.70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F5AF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6945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A39A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625C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FDC5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169C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71B2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E352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D2A8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A1F6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8C5A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7F0C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0DF6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8079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C5D1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F0C9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6EB9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CC25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B8FB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9A93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B9FE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B47B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EC58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1594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F53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A1EB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DBF1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D202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A679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633F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99DD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DE80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EBF1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AAB5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0E5A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A88F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2C64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7DB3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6294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F3E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CF09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9AF6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E199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C35F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A5D7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1152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9B2D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1EE1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B3DF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8EC1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AE66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A825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0999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3718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B7F6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6C36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83F1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D289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03A3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AE8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A36F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5C7B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023B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BCDC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6A8A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6260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126E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3497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124F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E9D4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9736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089E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C2B8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36C0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8C2F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FFA2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BF50D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7ECA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1CA4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DEFC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92D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DE7D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70F1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ECE2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C6B9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8E43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C7BE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E365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A975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0AA3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22C1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5C8E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565F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D681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3F58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384F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3C12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937F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9222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319C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F6BC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8BC9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C4F2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97ED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83AD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A0FF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6632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AD28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F3C2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A819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D459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7607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190A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BC9A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7BE9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CB5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B73C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68DB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C012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9766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3E8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2402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88DF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0173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998E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9CA5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8248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324E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F7A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C5E6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20E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C1A3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BE80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F04D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E2E2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1E64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0387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8182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6DFF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DE9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0867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46FA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FBA8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836B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C618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AD56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CBFD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D0C4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B488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6C72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6840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80E3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B77C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3CF7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EA41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D3B4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98E9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F4DC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B1CD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1B05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AB50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44E9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C39B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2612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0CF6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4FBD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15E8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97C5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154.61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909D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F033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00E1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E129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C567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4E48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4299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F742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CA5E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8DDA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FB64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5BCC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F8D8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2CB3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F07D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0356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2005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795E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257F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A020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0DB1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A3DA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104E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B03F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8C58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24E1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F6A4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24C7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F27B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542B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0D01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F713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BCA7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8500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7ACB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D50A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02C7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7FF7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50D2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98F6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2BE8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71AB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DEDE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0B9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190D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A699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4DE4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5432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2954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9E15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A0D7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710D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50F0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1E6A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DE17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31A6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C733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1410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C388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4D58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1EA5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2607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0740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5000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3115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0C33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1027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C97F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A2A0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C4AB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E835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6B23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35B0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C926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D175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82A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6C6E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E174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2DCB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F215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2A0F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A1EB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C369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B719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FDB4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CF67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B6B4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4A47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9B0C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2C53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940F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2F55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A70F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0A71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A3A0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433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9594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6E73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4271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0194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9250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162A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5FBF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54B4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A84A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3095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F478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D099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FE12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1626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BF33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18D0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0A6C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FC69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6692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1AD8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A9A5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0E8F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9DFB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C1C5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BC02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B7EF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7700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620D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D093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42D5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0DC6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7ED0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21B4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2944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2831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0206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8B72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A93B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5A51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018A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34E1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AAD9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5BC1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1B90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E2FE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C5E1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7AAD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4EA4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13DE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4E92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5373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9324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7E8D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3804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09A2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AA74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3D0D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29E2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DB30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EB6B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40B7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058A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902E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505A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9DF5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E70A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9148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AA10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62F9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C541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65B9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8572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8229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91A9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233E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0E58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F8B2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0D94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070E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CCC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A2B3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C5C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219A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370C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A950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D271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5F46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18AC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A42A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FAAF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2870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6102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458A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9438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5989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00FC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E41B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FD56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DD0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B3D6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AB23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EA1F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D8B2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5030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5AAF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08C9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1AC8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9600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AE39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8E23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F693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8AD6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431B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8A6D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96DE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D829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A459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EAF4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A6A3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CA7D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3F2A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4C0E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E5EE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FC3C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6202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02F4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7A2D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33D4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154.59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6704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17E6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F83F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B853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DBC2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1816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118D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672B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FE92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5535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019D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14AA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296D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BB3E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67E4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C351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2D4C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CD3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F28D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3389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EF37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4C7B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2EC3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09FA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CC11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C3AB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A870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FD4F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1A92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2DF0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6840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8793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3E32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1801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014F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5B64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4D14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65C1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CD80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C111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CB0B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82B0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C8CF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C1D6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CDCD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23F5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9036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935E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8D8F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D506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6BEC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6996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7261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56E4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7F0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0777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6F3D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A313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2A45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C973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B3DA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195A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A62D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1EBD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5423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DE24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3370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7287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35EF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DD1B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77A5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273E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84C8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0404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3F41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D05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9A31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2C69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C7D0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A111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377E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0E93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3345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0D98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FA45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6030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2FA1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55FF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4465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EC03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432D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A7C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2681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4F1C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08AF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42FD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F3A7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7685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D949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E7D6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CF2E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507D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D896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10F3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5B40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C78D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9E91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363D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0772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3898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3AA8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6FE8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2499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1BD8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4DA4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B65C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E6DB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D078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B79C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F8EB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7F8C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4D87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5DF1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029A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2F26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7098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8A58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78C1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9FB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A11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4DBC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3F15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A1BE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EA8C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2DBC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B23B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B1D9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EA2F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2DE5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C16D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04AF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0CE2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5B85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2030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E3C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C230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CFE1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FCB6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AB09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BB4B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5E84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138B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CB4F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BB04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98EB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8CA5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A034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86D1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22C1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6648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EED0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AEDA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F6E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E6D5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4BF3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1C25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DFDC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22F5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416D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1D15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C52D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759E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C82A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D0D8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14E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B8C5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8E95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FEBF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1432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EC78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6557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0CAA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03AB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DD68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F57B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8067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FFC4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2653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A1F7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DCF3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493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1E0E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20E7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6B6B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0C42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62C1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EA1A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B282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32B1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D5A0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7AD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EECB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0A11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5257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22FC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00C7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F09D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C9F6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0546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71B2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DD63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471C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DCC0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4AE3E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16E5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7A8F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E9FE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DD62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07C0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6FD8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3843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DAAF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9485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C148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F5C5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AC9A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C0F2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1F63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BEA9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7982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9F09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40D3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F92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223D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99A4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3783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0A3F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7CD8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98ED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CCF5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F907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A168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2C4C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8009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D9F0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42B3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FD3C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FD43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036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ED96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AD35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D790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FE4B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E16A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C2D8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09E8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1710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EBCA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BEEF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E3F3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30C9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B4A1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ABB2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F768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7D0D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8BAA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2201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A475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E3CB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AEC7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340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C866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1C79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7C51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3F49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FE25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A0F2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0B0C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DAA0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5895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6910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B458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154.68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ABCD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0101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47.25</w:t>
            </w:r>
          </w:p>
        </w:tc>
      </w:tr>
      <w:tr w:rsidR="00C03F58" w:rsidRPr="00603589" w14:paraId="63B30F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8386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C0DF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5A2D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A1DA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502F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321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843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8885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61B0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C70F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A469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5E05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F32B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CFAE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5763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6EDAE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703F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4DB7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82C3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A2B0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55B1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8C94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328D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F36FA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CFE1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1262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57A8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D99F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B5B8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81C5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7F1F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271F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0E7F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398A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8E96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3BA5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5036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51D1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D91C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0066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EAE3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260E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1280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D992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D298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2565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BA31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41BC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5F84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72FD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7316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154.60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3202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850A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F2CA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3CF2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1A57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F130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DD0E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7FA3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C068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6D5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2031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28B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5629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AE4D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DDBB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6724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FEB6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AC93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984D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DCE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A0BB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92FF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6F16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C317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5CB0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E63D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D0F7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A406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1EF0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4F37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203E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FD68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AF81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191B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2F7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1D32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40FB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0745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FA7A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34D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4270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D332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4B9D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F230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E98A3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0FEE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4828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3DF9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965E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B826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B8D6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11F4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C6CA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68DB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C887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F8AE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4213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EAB4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1303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68DB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7FFD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4BEE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FDE8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CE60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4F75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6CF1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7895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F956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1B9C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2538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F59C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7953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9154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6BB7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154.54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6BFD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F91E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2C336F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48500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32E1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FE03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DB68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3D4C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B763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6A83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B858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57ED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4D43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1F93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6B2B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75C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B7C1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8426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7F10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25E2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762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09E0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F96B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9DF0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19B6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850E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5B68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A3F5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1901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641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ED95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7EE2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B825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7526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5127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D1CD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89F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AC15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D1DB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ECCB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4352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C017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D3A7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7152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84F5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CEDE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38C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9941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73A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00B9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D2AF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CD08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C089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6DD8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2725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CA3A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43F2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B0DB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923A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B38F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9BE0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0903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CDC9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A895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8306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A247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C102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EAA5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E6B8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4E83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154.63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0B12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C2C8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8A97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E0E5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F760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9C6B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DF1F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C9A2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74E9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31A0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D77D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F96D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EACA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4817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BEEF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E879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8D5C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3431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6240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6327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5833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777D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26BD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4C06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A778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CC65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6385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04E8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2815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AAFD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D920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D146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7DB5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9FBC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1A1E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167F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675C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C8AC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8DFC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0DFA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4BB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1D38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16C5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ADA3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B5DD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4992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8927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BC93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6896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6826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A6B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2D66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8D4C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FEB1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F2BB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1E30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2B2A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04B0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E8E8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2F2A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D1EB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B196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DCE4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2563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780E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D54C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E06A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5DBA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FE75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3179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0952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AC0C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154.62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6A0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BC4F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4952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E62A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4762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F151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CBF3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4164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AC19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4F2B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3CA2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311D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0D44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A5E4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4B66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99F5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70DB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A98D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B057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2B8E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03A0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11C6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0BE6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854A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154.66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7A94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9861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F2C3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515A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7B92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1E55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D06B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B79F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154.67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714C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7DF8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B0C9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29C5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8298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A560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6F7B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D347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154.65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5F61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3782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9F45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49A6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0F97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31F3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6687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7029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154.64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E987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0240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6BC0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D2EE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5384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3A36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56A7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5297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9D22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23.809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5073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6034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C576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400B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0EE8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F6C9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A3E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05CB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578A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134.60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6BF0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17.455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F3B3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366.56</w:t>
            </w:r>
          </w:p>
        </w:tc>
      </w:tr>
      <w:tr w:rsidR="00C03F58" w:rsidRPr="00603589" w14:paraId="411691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1919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E37C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2C97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C13C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4270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E77C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11.748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A1D9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246.71</w:t>
            </w:r>
          </w:p>
        </w:tc>
      </w:tr>
      <w:tr w:rsidR="00C03F58" w:rsidRPr="00603589" w14:paraId="3F055A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E0A3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E28C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3CF5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9523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10.948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7D9D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040C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7106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9BC2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6765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9EFB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2341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A424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10.890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078D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D67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54DC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666A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7395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4B7D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1811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6221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ABF2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78AD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9B7F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31DE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1424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CE25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7DD6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9537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71A1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54EA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C567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159C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1F52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B120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4B36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67FD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68B7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4962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62BD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02B2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0FA4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216C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421B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28D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FD07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0A7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38D2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AFFA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890D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E3B3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7139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BAF0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A49E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65E4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E97E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2EBC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1EFC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D70E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453C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4170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7A60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E306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8324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90.97</w:t>
            </w:r>
          </w:p>
        </w:tc>
      </w:tr>
      <w:tr w:rsidR="00C03F58" w:rsidRPr="00603589" w14:paraId="4DA9A2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F302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A610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E5D7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8A43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4441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8921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C6BF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7316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D242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4574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9578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4ED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D91D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134.59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434A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7.814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83A5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164.10</w:t>
            </w:r>
          </w:p>
        </w:tc>
      </w:tr>
      <w:tr w:rsidR="00C03F58" w:rsidRPr="00603589" w14:paraId="505617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37AA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82A7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600A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8C25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7953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751C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CAAC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2F91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E220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0094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4D26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D734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177F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8B21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8CBC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60FA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DE01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E9F6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A69F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329F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2C69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CED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6A62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A974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7519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5B1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22B5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9338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E495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4FF4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566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171F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DFC8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1D98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7020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A41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4DBE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8B3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18D1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150.73</w:t>
            </w:r>
          </w:p>
        </w:tc>
      </w:tr>
      <w:tr w:rsidR="00C03F58" w:rsidRPr="00603589" w14:paraId="1A1661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0E3F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A940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0BB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11C0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0FD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5670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2323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E50F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AF46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241B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52A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893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0605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0F7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1EFD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265E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9F0F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345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4B48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2791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FE77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3F9B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48E9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A3D2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F701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04EE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4331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D8E4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B660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9282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9E3D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EAA1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DEA6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A5B0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6657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4A8A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B631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9DF5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DFF5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BB59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4CFB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5C1D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EA75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991D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2011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3D1A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294E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8491C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768D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27F9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910C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880A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028D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00B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6FF7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46F7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D97D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BDBF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6E50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134.63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260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BEF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E081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DA28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7F64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925B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D66B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DC7C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AC40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3BF6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134.62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6348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DA6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108.83</w:t>
            </w:r>
          </w:p>
        </w:tc>
      </w:tr>
      <w:tr w:rsidR="00C03F58" w:rsidRPr="00603589" w14:paraId="7CED9C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2D27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42D4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DF6F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D56B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8630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0DCE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C274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2EEC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8E7A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EBC0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44A8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F55A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AD60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688A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8695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42FB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4408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061B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6CB9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203E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F906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134.30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8152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59AC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101.06</w:t>
            </w:r>
          </w:p>
        </w:tc>
      </w:tr>
      <w:tr w:rsidR="00C03F58" w:rsidRPr="00603589" w14:paraId="7527BB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A46D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0864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F4BB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D720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F7DF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53E7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C0E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6248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631D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6F4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6E8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7C0F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64F6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55AA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7A8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75BD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83BE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3C6F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8313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9F62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8184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C360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556E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E780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ECA6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BECF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38F3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EEDB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70C5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5CDD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AD85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3574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405A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E673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D6E5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3C92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D385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C7E2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4AF2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0A35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D1BB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12D6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B10F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AD07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03D8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931E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0E77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6E15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C283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3538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C5AA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39DA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83F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9CCF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C00A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3FBC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39FA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4908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C5EB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FAC4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4B14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5967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E5E9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C9F8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2773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7559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E8B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FC16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ED3F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A083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DF76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A359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5BD8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81E7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A1DF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FB50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3D13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295F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32D8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AF00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A000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3415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1CE3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4F4C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2890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3CDB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BC30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1080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C03E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2B95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186A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C9ED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B64D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D01B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BEDC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9A84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1B17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60CA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4A99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FCCA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DEA7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BBDF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87EC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C8AA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E32B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11C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E99C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37DC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1388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6A3F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11C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5246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3CDA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A0C2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482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D507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A090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C75C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353C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603F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624A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D406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F9FF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D895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D9F0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F313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3E69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15B3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64E9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5274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42ED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8D0D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403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E0EB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A7F2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CDF6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927C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CB85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BAC6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134.64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653E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2927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CF19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0FF8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85E4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826B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5FCA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E4A5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B8FE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F88B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1345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4E43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A5D4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AC96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1628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150B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6A25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29A4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A52C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AE37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2C85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E551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68DC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E400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EC4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DB8C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A98C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8966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AC74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1D6C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CF44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7EB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684F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D1D2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7577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80C2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BFDF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FF08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EF5B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9907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B4E4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B386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2C3A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DAD2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73.50</w:t>
            </w:r>
          </w:p>
        </w:tc>
      </w:tr>
      <w:tr w:rsidR="00C03F58" w:rsidRPr="00603589" w14:paraId="74B4D8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F88D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5BB7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89B9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9E26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2BCC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4721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CB77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7F23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E630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E59D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D957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0FF4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256E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102E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C7A1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F09C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8A4B0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6CDE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9AEC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7E20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B086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1CB7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C7C5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229E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A78B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954E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016A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544F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6BFF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44F7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E1F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E60C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1E02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5A53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4C25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3FBD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44CA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0F14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9F93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E3F1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7BE0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55DF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6FB1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068D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688B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BDCD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7613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2ED1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BE3A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C40E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6831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380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AB1E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B716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F320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63F2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2823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F20C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C6D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283C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9334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5204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850D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051C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6902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9CFE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EC10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3B3E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DE97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6EBF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C260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61FC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235A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4FFD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C000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EB20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393D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0AB2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6BD1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76F8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1898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A8A6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08C2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105F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1E14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0971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4790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B9BE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1C48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058C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FDC3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2F17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A508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47CE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D8DD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84AD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D7B4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42C9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2B6D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0C18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1AB3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5317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AAB2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20AC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10EF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C4E1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1E22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2C59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711A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1731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CA8A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F429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9919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757C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3166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31B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AA8C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D3AF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FF7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7E3F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E40F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2B1A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B65F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78CA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F58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6F44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A15D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0EB1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508E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6DF6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864C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2D33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2A18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09CA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B425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F55B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BF69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2E4C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4055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2581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F869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0675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E825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63.00</w:t>
            </w:r>
          </w:p>
        </w:tc>
      </w:tr>
      <w:tr w:rsidR="00C03F58" w:rsidRPr="00603589" w14:paraId="431E5C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B5D0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14BA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360A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2DD6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85AE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95F2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9452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6793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C315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0B3A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BD58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E72E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DDBD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C733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132B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965F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A39F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2244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9A9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F5ED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9378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72F3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04C8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7686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C8F5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6DB5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CDA9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DF94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48A1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5BB0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9411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3112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0AB5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DEE9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B816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30D8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E664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973B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C04C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FFB7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9D3C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264D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6B4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CC4D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C336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20C9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D91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2474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1CE7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FA2F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0CDC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62D9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4B84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296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5670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05B8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869C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3952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2DAB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08E5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4E96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E00C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5139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52.50</w:t>
            </w:r>
          </w:p>
        </w:tc>
      </w:tr>
      <w:tr w:rsidR="00C03F58" w:rsidRPr="00603589" w14:paraId="15FE0D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8D9D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E30B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4EA4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F660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DB3A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4F11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59F4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E363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647D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3E64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AE22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5F35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9594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7B24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2649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38B8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5CDB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6E99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F23B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ECE4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F9FE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134.54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93BD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D1C3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52.46</w:t>
            </w:r>
          </w:p>
        </w:tc>
      </w:tr>
      <w:tr w:rsidR="00C03F58" w:rsidRPr="00603589" w14:paraId="54883F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0591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B204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5D78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EFA8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2170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F14A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D459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BB40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EA0E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3A61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B927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25D3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3EDB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8A9D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C460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65EC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AEE3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5308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8BDF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0CB6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D4BE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95B1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CAFD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996A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37EB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4C83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5451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BCAD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6497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136.375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0A21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C542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46.40</w:t>
            </w:r>
          </w:p>
        </w:tc>
      </w:tr>
      <w:tr w:rsidR="00C03F58" w:rsidRPr="00603589" w14:paraId="022E43A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AA19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9CF4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6F31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C520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7576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3CC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E37C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B724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E739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A389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F169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7A94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A2AA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7624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506E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2C58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F4E3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BE5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3540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EB23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B673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7236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A1AB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ECF2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3DE9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372C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B34B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5995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B65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0C13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4205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B060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1C79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782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E1C0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AE9A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715B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DBD0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C9FB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8058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7160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9727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CA21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7B29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F198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86D9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5601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8141C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CF49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5276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8CD8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5757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C70F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134.24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9FC4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3D08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42.00</w:t>
            </w:r>
          </w:p>
        </w:tc>
      </w:tr>
      <w:tr w:rsidR="00C03F58" w:rsidRPr="00603589" w14:paraId="78060E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C59D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353D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8669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8CAD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E423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35A7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5D51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023B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5629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8965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FE4A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7078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D897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367A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077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4603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A79F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9074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C4DA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07F4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321D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A4B6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F6D4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C249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12D8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FBE7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F598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F955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55D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5A8A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850F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2C8F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8B8E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F4B7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3B6B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93BF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1B33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81D7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42C2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08A5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881E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0C81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BF92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6EF2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5240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74CD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09CC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9A6B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C7B8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0004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CB48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136.1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A38F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C981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8B5A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1C2A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7379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1CB6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8E27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7CAF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64D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8E52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F12E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8C0A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34CE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0237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2094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ED68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DE82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5053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9A54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9C09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A4E5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E931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12D7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D43B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06D2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B474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E01B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9E0E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3CD2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0248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9FC3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2A2D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300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640C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4797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9481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FD20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5BC5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BE86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448D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00DC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1F6F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0E35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207A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267E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E76C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409F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2797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E64A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BBBB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1F16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A99E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2D19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C8AB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79E1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D06D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FCBD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EC3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2B16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12F4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6CBC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4524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8C68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87E6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AEC7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162E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1552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0770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B5F2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7621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FF47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6F75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09DA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1FC9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8312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6271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4F28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1FA8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9171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B849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F7A8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1AC0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60C9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1C78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2323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D8FA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1FFE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6B37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4767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49E3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AD3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4C31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0F6E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0412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40A0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562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51CA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E1E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BEE9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226F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E4E6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03B9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FCB3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8FC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F85D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2400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33FE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AF94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ACB4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7862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5963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428C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04F4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1331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6C22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6A0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7929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9CFC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8C2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2B84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914C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2B5A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3FEF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DFA9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F6F1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49FB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321E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D79E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DB97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5CB9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4F89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6ABD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27.95</w:t>
            </w:r>
          </w:p>
        </w:tc>
      </w:tr>
      <w:tr w:rsidR="00C03F58" w:rsidRPr="00603589" w14:paraId="5E9FB7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A885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0C87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C822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DBF0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B6A0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360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FA19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230D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422C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A5D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7BD0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003A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D35A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133.41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33EB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DFD6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26.27</w:t>
            </w:r>
          </w:p>
        </w:tc>
      </w:tr>
      <w:tr w:rsidR="00C03F58" w:rsidRPr="00603589" w14:paraId="345B56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C71F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21E2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FC3D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DB6C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CC86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530E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5AED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FF32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169B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472F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FB92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295B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AD3B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DD16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A2AE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261F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50D5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2DE7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0415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CC51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67CC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1457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699F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5A29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9BD8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D117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8768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BEE6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8D99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44F1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F746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DBEF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E96A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B305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EE8B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7BE7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5A09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3007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8E6C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7C26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878A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C827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A930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AF3E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096B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7017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3140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3D95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D66C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1AE4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B90A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E6DE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EA32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9656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79C9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AABE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95A0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4AE0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9C81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14CF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70FE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EF23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3C76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5E33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69AF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8670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A204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A1B2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547F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A620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4BA7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180D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F153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2140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B029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3200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390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FCC6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5FAA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8519A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CCAA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B78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7F35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2D76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1AE7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3F36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224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18.94</w:t>
            </w:r>
          </w:p>
        </w:tc>
      </w:tr>
      <w:tr w:rsidR="00C03F58" w:rsidRPr="00603589" w14:paraId="41E722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3541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2E23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23CE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A3A1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687C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773F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D62F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B5BD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16D2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8A84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0385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1BAF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3A1D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86B2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7196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49EC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2F20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FD09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6F2E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6298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93A5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3B7B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FF0A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65F7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0516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29AE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1D2B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2A3F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DF1B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2651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08EC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42E1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CCB7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A235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F813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04AD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8655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9B4D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0934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CB83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D55E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9A56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EA5E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49DB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6A6F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4131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1280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B071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707C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63D8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67C1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654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802D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6944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7C4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DC81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0C91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2B96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344E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A6AB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0FE5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F6E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7D59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2194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5314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37E5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6BF2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4CCA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F50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429D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94F2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5F3C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3983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6C0D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3BBD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DDC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A784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9604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498A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1614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B066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6B3E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4462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8F5D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0A15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E7FD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FA0E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39DE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13D6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106B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07B4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9A5A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94B8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70F5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8A71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6F7F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1B122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950B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D804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426E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8BE8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199.1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564A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65C6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6.04</w:t>
            </w:r>
          </w:p>
        </w:tc>
      </w:tr>
      <w:tr w:rsidR="00C03F58" w:rsidRPr="00603589" w14:paraId="477384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7D96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FF8D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EF43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0A77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9964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135.32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AC51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B2FB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12.62</w:t>
            </w:r>
          </w:p>
        </w:tc>
      </w:tr>
      <w:tr w:rsidR="00C03F58" w:rsidRPr="00603589" w14:paraId="38A5D5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A65B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06AC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08B1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9857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12.508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53B6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94DA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9BBC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E3A2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0B5D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0631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9D4B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61B9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0BE2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0F62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4DD4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C35D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CC73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7C0B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E25E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47F2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3027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6230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D8C3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95C4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E8AE6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77B0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C8C3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EF0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ABAE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468F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04C2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CBED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9DFA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A82C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B688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8EAE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C817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3D1E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B67C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CD2C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6797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1C7C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E567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BCC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6436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947D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92E7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2FF3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2B9E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6FC0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2C56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FDE9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F6DC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6CB5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8494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629C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A0A4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E3CC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3C35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E1C6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7E0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05A2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4057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D911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1C13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11E2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193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65EE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71C1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1DEF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8127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2B15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8794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6B1C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20F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7A7D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36AE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E375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16F1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9E62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F535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2010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1519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763A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BCF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E485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EA4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7022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2296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EA35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1017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624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D288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D1EC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7CF9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7946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EFB6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4C0E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C8E7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6ED5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0C6C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AEBE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C5EF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10E1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95F9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9F08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1E63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DF95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778D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7CF3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9144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2613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A3DC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3E8C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9F50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D688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4853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C7F3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DB17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0D18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BFDB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463D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A4FB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6094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32A8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7513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8B38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88D0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5FEC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0200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D5AD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78A7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AB80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7025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4E00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D7FC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A4B9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5D3E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36BF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692E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234D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59FF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AAF0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6C5C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0AB3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A332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DBE7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4611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24C2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4F45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3175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E565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2AB63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9CAC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8BD8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F4D3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6154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F364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73BB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0F0E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7B26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865E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EF0C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BF6F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1CDC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3FF4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4.772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88E6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100.21</w:t>
            </w:r>
          </w:p>
        </w:tc>
      </w:tr>
      <w:tr w:rsidR="00C03F58" w:rsidRPr="00603589" w14:paraId="399CFF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AFE5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131B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0AE0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4C55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7D98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177.35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52CA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2C39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95.77</w:t>
            </w:r>
          </w:p>
        </w:tc>
      </w:tr>
      <w:tr w:rsidR="00C03F58" w:rsidRPr="00603589" w14:paraId="5E7F9C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0594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1ED4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BCE9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633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20C6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67A1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9C33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498CD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AD53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61C4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B0F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C6F2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4F6C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14BF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F669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473D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AE2B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CA2A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CE30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19D0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65C4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3D8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2B39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2322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1314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04D2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1403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C6FF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3AB3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FF8E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1D4D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53E8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E6DD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BFEA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81F0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019A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9719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BB9C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67EF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E999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0602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A029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6B41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C5C7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8268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F617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E9B5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B434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A872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2B71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B0F7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2641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A73E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0F85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801B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4D9C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4E86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90E6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F20A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8BAE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A4A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0DFD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C8F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B626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8053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1F3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9E87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D435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1CFB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F1F7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ACBC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30AC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EBBF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3047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2CA7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1243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BAC0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7F7B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A287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3C84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649A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8A5E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698B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2938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5F9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4F18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595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E990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B771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944F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A8D6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2C4D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A789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61B2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12DE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0473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5CE5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EF31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41AC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904A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9882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C7DF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DAFC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0C0C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CB6F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887A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DB9F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6FBA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4D42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0C45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D4FD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DE48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502C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D1E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998A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6EE9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EFD7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3542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4839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79.78</w:t>
            </w:r>
          </w:p>
        </w:tc>
      </w:tr>
      <w:tr w:rsidR="00C03F58" w:rsidRPr="00603589" w14:paraId="28B3C6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7F58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70BD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2642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C620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E716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6554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6318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02DF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D129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2A75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D818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4153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33F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D5C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0850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D2CD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4748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C7FC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217A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5BBC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5B26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DD4E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1B71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9C11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0F75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1CB7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C7D6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6BDF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70F5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768B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DB56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15B0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55E2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CD3F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145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E223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71D9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A0DD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6CDA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78F8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3116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3E61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27A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D80B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4681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D6E5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2102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FF5A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D714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392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6028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04E0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2CC5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A00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355B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D2BF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4763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BBB4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0DA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D2BB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82DE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9656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78F8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D496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FC46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3649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AA96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658B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A4B7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28AC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73DC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A3E2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9704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863F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2BDB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81A1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1EA8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3935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C4B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DB50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3B16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D66E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67F6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5D85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D0E7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4230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486F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447F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B6A0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31C6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85E8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273D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5D76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177.33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9A22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1E8E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71.40</w:t>
            </w:r>
          </w:p>
        </w:tc>
      </w:tr>
      <w:tr w:rsidR="00C03F58" w:rsidRPr="00603589" w14:paraId="045E42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E4BE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790C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F0BD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A5B1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977A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437C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FDF2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21BB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3842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657C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585A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8F10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7513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87D3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DB53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4661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1AE9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69FD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3C14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EDFB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D0B5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CF5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6344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91A7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08BE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83DE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0915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946E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3.122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6682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BC21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523A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B995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C85C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9BB4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592E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6065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2405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FC52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F930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83B5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B390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BECB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927E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1BA9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3FB3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CEA9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3933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DE76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D02A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EE4E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38C6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3036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B773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D963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C0BB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B0EF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6B6A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D0C8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A789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5588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50FE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3927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B1A9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6AE2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E511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CE26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999A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C34A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18BD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2D0E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8514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3216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848F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6FF2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ADAB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92E8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EF0D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F284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C6F1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3408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8682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592F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90D7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A2E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ADD9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8B35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8F1C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62.96</w:t>
            </w:r>
          </w:p>
        </w:tc>
      </w:tr>
      <w:tr w:rsidR="00C03F58" w:rsidRPr="00603589" w14:paraId="44BAF8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2F22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57E2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AB60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B4D7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C5B4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B0EE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C3DB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B884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D858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D041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697C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CCFA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BD5B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6CAB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0696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2CB52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C34A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FFB3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9405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B692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139F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E9E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57E6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F680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2F7F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2EB6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1DBA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7A50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68F7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DA27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3B96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E933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AA9E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9670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63B8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B460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D73C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2E70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91AE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5AB0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7B8A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7C85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119A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54C9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B1D8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CF86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7728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DE55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2CBA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EE1F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4A50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080D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ED1D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A122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BA29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4DC9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932A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DFF1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414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24FF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7BC9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F76E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50E4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E883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3B97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3957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EB00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833B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7F84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0083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CF3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56.28</w:t>
            </w:r>
          </w:p>
        </w:tc>
      </w:tr>
      <w:tr w:rsidR="00C03F58" w:rsidRPr="00603589" w14:paraId="64E655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0D6B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E330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BFCE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6347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AF12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636B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245B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E89C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71C6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E6A6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9A38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7F16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83B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6536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E1A7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3AAF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B6E9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1E15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2CFC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EC96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4EEB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B809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3F6C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1F32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6BA7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04D5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78C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A2FD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D66B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E6FF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E07C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FA5D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D149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F93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5FE9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8E4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6CD4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180.30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2ECF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D156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54.58</w:t>
            </w:r>
          </w:p>
        </w:tc>
      </w:tr>
      <w:tr w:rsidR="00C03F58" w:rsidRPr="00603589" w14:paraId="2C2A91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E17E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C916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7F3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9C74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376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B57B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3D42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CFF0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1A4B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DCE6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7264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7EC7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ABBD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9A3A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D06C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36029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38C4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DAB2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022D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9F82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6A69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5E9B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7CD6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33D6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0D50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C92C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C7C0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21C8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1B06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DE14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D44A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67EA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C9F3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9823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92F1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448F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3894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9FC4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4B7F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7389E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A110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F3D2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CDE1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627E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A634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403E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9CF5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01A4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7DA0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731E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6891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AEE3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56D6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702F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D114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411E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165B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B7BC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C69B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537D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0E37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7335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E723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EA42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2EA3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3C62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A9D5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8112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A63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CD9D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28D7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3518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1799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5B59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8309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1388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6A4E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61F1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779F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1023D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E75A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931C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A608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9C96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41ED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52F7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F52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7E83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3CCF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F0F8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775D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54FE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C097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7688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6631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5895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779F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249C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86AE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D993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02DC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DEF6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960C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50.40</w:t>
            </w:r>
          </w:p>
        </w:tc>
      </w:tr>
      <w:tr w:rsidR="00C03F58" w:rsidRPr="00603589" w14:paraId="4BFA00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62AC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7680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3B97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3A64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3A70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F14E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62F2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F4ED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F054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E01F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1D2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929A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449D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5D78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E1C2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C931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4D5A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A753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3D2D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FFBE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2C27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E26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2FBF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E2AC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7DC6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3EDB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7DE4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BE35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176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6A46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1E42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132E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113D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7791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1E66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59F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058B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CFD4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1E5E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FB58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F519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D75B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E341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52AC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A9B4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6B91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CC41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8098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8E3C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B40F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C798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44AF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1529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ED1F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E508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AE8F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730F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3978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CF24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A50B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C2EF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5C5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EE93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8677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CE3E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4B13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31A9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3402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5102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EA25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BBCB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2EAE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B579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EFE4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14FA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E5FB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EAD7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6548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A515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954E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E626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59F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9599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3CEC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38D2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EE0E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ADEE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C1F2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EB3E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B9D4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0976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17D7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AF3B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900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B8CD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42.00</w:t>
            </w:r>
          </w:p>
        </w:tc>
      </w:tr>
      <w:tr w:rsidR="00C03F58" w:rsidRPr="00603589" w14:paraId="45CB6C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93BC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B696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C49E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13A8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33FB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448F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379E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1466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1EC6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A45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D9A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BA94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EFE7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8AEA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65EB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B865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B5B1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573F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293F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8036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A8F6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0BA2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6466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80A2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0AF2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0AEB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EEB0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EDE4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6E23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63E9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F712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2CD8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ECF9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21D2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9B2D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2AA9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C308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30D8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DD20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CA87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7D7E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7870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781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3F96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87DA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DE35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A847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C4A6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B69F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0AE5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1C01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7A87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B0C2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1B55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9C78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E203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473D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09B9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10F8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2CEA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27AD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2C7F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1C9D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C014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A95C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4EDC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5F2C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2E02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2C62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BD78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D266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D0B6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E16C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026C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094C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C8E1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7386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F58F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8643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F398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0056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F874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8A76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F914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978A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B09E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ADA0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C186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28C1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A4D6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CE5C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BCF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6AEA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B9CF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602D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C36A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60C9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2E33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824E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006F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CDC5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25F6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69FA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82B5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D8FF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CE8C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00EE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D55F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C059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48A1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785C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8C19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67D5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807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2A5D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43FE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7525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1DA9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0E60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88E5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BFFE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8C58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2DB4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780A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2CA5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D682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4664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FA89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E0CD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4AFA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84D5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F7DF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5102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E08C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875C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ED22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73FF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2F58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5118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2C8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9D50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2FE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E1CF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246F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6257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D62F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EDC5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C8FC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930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C9EC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868E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1EE9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DC6E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75DA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46D0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C3C4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60A4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81F1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23E5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80CD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F642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62E8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7F07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624E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62AE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C1A6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14E4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5EB7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540B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390C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8E35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B16A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5F23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ECFC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8EB9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41D7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AF29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C8FB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681F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8E51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E575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CFE6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BE22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2C91E3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EE1D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FA70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C94A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2A6D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C40B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028A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8475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0439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CF81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9A8E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6751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B75B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423F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9DE8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F473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5893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1B2F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0506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CA52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C8D9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3C47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8565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8243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E56D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283A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4A21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F824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9F2E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DA33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F265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3A7D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2A16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B7FC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7059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2A93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601F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B0A0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010B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1B3E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7873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B203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4726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984F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3189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6D33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4D53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89D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B09F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F1A0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A532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9F44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1C67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C970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E95D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B137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7D50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D504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0C7C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0091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E2BE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AFFD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A9FB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1B46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574B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7FC3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75C1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812D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B954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ED22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411A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B4CE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31BA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EADB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FC50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9AC8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0A87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EBF2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C452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9B05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CC05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C918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AE5B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FE4C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D978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F1FD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8BA1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18F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63FA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F73C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E325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332F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C137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7B75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642C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1270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E688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7F85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3349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9AF7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1F6F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F6C1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5A7E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B2D0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39A4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FF53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263B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BE49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1F19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3512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1A0B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3639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757E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58D3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BDA5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806A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813A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B160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E0A5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4ABE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AC70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84D6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19F0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1997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D9DA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909A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9024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D28E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1CC4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52D2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6157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68B6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2015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D7B0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ABBD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8381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0BE7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9A2E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AF7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1B35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DA89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E90B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7D64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7F34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7C8E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B3B3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03D8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9DCA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5B8D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480C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08E2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F5CB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23.10</w:t>
            </w:r>
          </w:p>
        </w:tc>
      </w:tr>
      <w:tr w:rsidR="00C03F58" w:rsidRPr="00603589" w14:paraId="6B099F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68A6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CA4F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5908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A2C5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7BF6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B256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B829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A73D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3985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D038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0FF9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D4D4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F6B1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F2EA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29AB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4635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DE0D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AEBE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C060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3E87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E091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48A1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723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2EA0C2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8F5C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CD2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A970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58AB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ABED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C660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661E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4B53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5BF2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834A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C4AF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9B0A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FED9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EDAE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3BE8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6FE4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D0F4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43BF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2907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1D3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66E4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6399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08BE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7554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99D13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FBA1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7F68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DF6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75D8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EE3D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A9A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2504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45BE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9C17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390B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81AB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8A70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1072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180F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EA46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182E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B5FF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1385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07C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B12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A2C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4A63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E1C2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A691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3234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2797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E2DE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8D02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AC95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F96D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18.90</w:t>
            </w:r>
          </w:p>
        </w:tc>
      </w:tr>
      <w:tr w:rsidR="00C03F58" w:rsidRPr="00603589" w14:paraId="7C0076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E948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7C95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6FC8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7184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01DB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4A30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21EF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645B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C1AD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30BB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8CC5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6F15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AAE4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08E9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E398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BBF4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2250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8136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1E9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5C18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18CF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D717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B2E3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50F4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A4BF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42F5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D7A3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96DC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82C1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3D42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3362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74FD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BE02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7DEF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5EAA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C7DC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73AE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F420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920F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12.61</w:t>
            </w:r>
          </w:p>
        </w:tc>
      </w:tr>
      <w:tr w:rsidR="00C03F58" w:rsidRPr="00603589" w14:paraId="3A06BD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1D6D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1048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C25F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E44A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07E0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36FC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70FF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1B38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B0DA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B2C3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13A8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180.28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3325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3020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63DC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2059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DA22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63A1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452C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C9BB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2F52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8DF0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177.49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5999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59A3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</w:t>
            </w:r>
          </w:p>
        </w:tc>
      </w:tr>
      <w:tr w:rsidR="00C03F58" w:rsidRPr="00603589" w14:paraId="782278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74FE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5105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46DC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92A5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DF57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2AAF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8CF1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894E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8844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B98E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9FFC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A251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18FA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45B8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B591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B766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87DF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A077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0DFD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BE00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16B0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6D9F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8AAA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1218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F210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6B99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EFA7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E746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757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64EE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2A76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FFD3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4298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EEBF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32CF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5ADA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7AF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062D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19EF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D711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56D3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FCA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6993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4F7D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94C7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C8F7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CF75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6692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C3B6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44A4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64DA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2589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0FE9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8DAB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0199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B39C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121E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2003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24B6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6A9D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3838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E040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1E8A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695D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7952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67F1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B066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5735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A71B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D350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D0AC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95FC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43A1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A176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4EE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6F4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2206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4FC9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E433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9678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045F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CE3A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AA44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2126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C866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11B5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6966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BA4F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88C1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7E99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C46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F32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47BB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E64E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4E1C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E511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935E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9E6E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F109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0425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24EC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91E8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86F1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9BB1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E91A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A794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FAAD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E2D8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9CF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1277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85B5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B6B45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F9CC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3366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F546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A4E4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E51F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01F7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8894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D01D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3066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E7D5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FD25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83C1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952B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C46A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427D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9F92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057A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355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4E8F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DDED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FC5C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798E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4F8B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D45A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BB02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5298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A1BC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D7D1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9EBC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B1AD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47A0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3ED0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9A44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4393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8853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F6DB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5F78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902E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53E9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8AB8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C028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D56C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A6D2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DCDC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1298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78F9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0D2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D732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E3EC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E583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E543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5FAC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7191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E0AA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E824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2DA1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BCBE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DE26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68BD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30A8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BA1A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8C87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4272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DAC7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A187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CD9A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A395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BA23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EAC6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D98C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F0D9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3798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324E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EF61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71F8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5E53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A7CE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B1FF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915A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0378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CF59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B97A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9834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22EF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5B91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D933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899A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44.10</w:t>
            </w:r>
          </w:p>
        </w:tc>
      </w:tr>
      <w:tr w:rsidR="00C03F58" w:rsidRPr="00603589" w14:paraId="2447C8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27D1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9E62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3FC5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8AB5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72EB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B58E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2479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2935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F3C8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6823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277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DBC3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E7CD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B27D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9235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5332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02D7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24D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DE90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52CD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A5D7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5295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410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4166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C314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F1CC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467B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EA24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8E64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BD15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E585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B557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0F25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1C56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2FC0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EC36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0694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77FD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348A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5347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E362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36F7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D03F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19D2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A6BA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4AE6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7D7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E664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EDE7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D192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E0EB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AF38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22A5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322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2574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B27B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B6BC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79EA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2018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603F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75CA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EFD1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3BC2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E4C5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4A28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0ABA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B3B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178.29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B8BC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1F38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C330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3394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C8CF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7B85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B65F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6C1B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5F45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0060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84DA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B527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FD58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D290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0555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5A2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352B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C687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4693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9952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1950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40B1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D635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C551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CEF4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995B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4838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A3DB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42A3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2215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8FD6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2D0F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BD9B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13F0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07AF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F0DC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C208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926B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35D5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4D37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55BC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3326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179.1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4AF3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7B50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31.48</w:t>
            </w:r>
          </w:p>
        </w:tc>
      </w:tr>
      <w:tr w:rsidR="00C03F58" w:rsidRPr="00603589" w14:paraId="00CB42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DC70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D36A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A233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AA87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2125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179.5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A63B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4CA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25.14</w:t>
            </w:r>
          </w:p>
        </w:tc>
      </w:tr>
      <w:tr w:rsidR="00C03F58" w:rsidRPr="00603589" w14:paraId="4BF580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BA01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E87E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514E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372F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1F8D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85FA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DA1F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FAA6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3D73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763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809B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D00D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B557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E823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B342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5261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CD71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8F4B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4A75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8D81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13.884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B1B0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BB20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E87E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6384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6565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E5DF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B698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0A01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EA46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9AC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DDE3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3FC6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CE18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958D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717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E2EC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A5CE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E454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828B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B9DCA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BA01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CE35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A11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A3F3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C350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EF38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623C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4F3E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525D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CFC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5CD9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0C6C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BAAD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A8F5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DED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0530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10D0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1DE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6A29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D980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188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C204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3E09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EA96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2ECA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166F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BDD5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BE44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589D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94A9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2E5E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3F48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A271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D952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4B4F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4256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FD48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C826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6859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45C6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C60E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2F3A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DC8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7AC8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79DD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25BA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61FD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0A16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C9D8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8108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21CE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F90F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5.641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DF30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550F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2E0F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9F0A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0695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916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63B6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5459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F09A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54DD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D342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BB66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74BC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75A3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09F5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1E85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E257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3365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CC5A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9EEB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4FD0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09C0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1D92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7CB0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9BFD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5A6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0BD9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9763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BD6D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0F9C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ECC4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4557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4A75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7CA4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B99B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2EC4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D0B2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5B42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24DF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99C0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747D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EC80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07D9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D0E5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4108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EEEA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A88F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883E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C740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11F3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B098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FFF7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F873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7734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2352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1654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C720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2AA6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4A3C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7AAD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B4C3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BEC3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573A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7DCE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7A1D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DC8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76B1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F8F5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5A46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5D8A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900C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492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248C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21E6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861C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9E8D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FD00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F966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D53E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D847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3ED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C043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E4E7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6ED2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B3C1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0E65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469F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668E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6442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6336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3ADE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60D3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8C01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2E24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2A46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E6B5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D5F6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6E22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3940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F887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AA08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21B7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85FD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5826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DBF9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F6AB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21FD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8453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7B88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34E9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DC33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B317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A96E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0DC0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AE9B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C048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8B32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2A73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93E5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CA8B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4AAC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DA7B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C9CC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C46B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AFE7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60CD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AB46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BF8D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B003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77ED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D5D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099F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5A14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C8E6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39B6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10BD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3D81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8B1C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E317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2141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3ECA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DEC1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A557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1BA5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B334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E7A8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27EF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8284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D678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E780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3828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6FE2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5E91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0E04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DA23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C1E9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2F6D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7D0B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29FB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A51B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2A78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5030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658C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4918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2808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EA56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FB57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5B6E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9AE0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A8B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CCC2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1490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3C6D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3984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9C18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754F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8286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5F29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D26F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6990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001F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BEE6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AA4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D4B9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D20F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B04F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E940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BE89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CB57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DEDF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22ED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02D7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1376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B1A9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B03A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666C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B9FA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C930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4AA6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E879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8D41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0F81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E39F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890DE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5DA5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A0E7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E482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6E9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9A68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B8D4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B52C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0C8E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E681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F483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5D7F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F064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4012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005D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1B51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F02F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D44B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56D9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D726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FD7B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781E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378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D74E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39DD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5B70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0476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4B34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2733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F589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B25C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9ED4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F185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F9FF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C600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19A1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64BD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D386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ECC1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C1EE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E1BC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9F72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EC5D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DDFE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806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3A8E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89FA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6B63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8D55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FBA2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8842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7D58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B8A9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3CF1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1593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C689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947A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0AF2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040D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778A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145A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D70E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47FF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12AD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CD1B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2B7D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7B6A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ADB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D4B1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B3CC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B426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27ED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15B3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9F76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8A7F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3810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E0B9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46F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FE0D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6B29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5DB3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9DA1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4F09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1B87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2FC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FB6A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313C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F8C3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EE60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B1F5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295D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E8AE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75FA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2756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3F52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487C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9A90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EB84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561F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F147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53D2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B216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1FDC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508F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9798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9431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2DE8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36A5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76ED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7B3E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27FA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B96D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2731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CED2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6329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3254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D155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C829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FB04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EFA2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FD3D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99F8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D9C8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EE9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B542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B6A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88CD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3E9C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E526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2E75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4C79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E16C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1996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A5F1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3992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B125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C6FB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FFEA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D903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7467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AA0B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971D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543C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9561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52.50</w:t>
            </w:r>
          </w:p>
        </w:tc>
      </w:tr>
      <w:tr w:rsidR="00C03F58" w:rsidRPr="00603589" w14:paraId="7DDB12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BA58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E619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5B49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1549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C10B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184.33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D837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CA10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52.48</w:t>
            </w:r>
          </w:p>
        </w:tc>
      </w:tr>
      <w:tr w:rsidR="00C03F58" w:rsidRPr="00603589" w14:paraId="4134BC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5D7F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E52D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1BEC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42D2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89B9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A89B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605F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4190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26D4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BA64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A64A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8494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51F0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8C3A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9A0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2719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40DA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FFEA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DFF2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780F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F37B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D951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0F1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083B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1987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6509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358F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C1C6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E055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4F3C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E01E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54C6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CDA4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215A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8F15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440B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8959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4554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BBFF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8AD0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4028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5660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CA4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DC8E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44DE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1216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FBF2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F807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776E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C6D9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995E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C16A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258B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6DDF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2E5E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42.00</w:t>
            </w:r>
          </w:p>
        </w:tc>
      </w:tr>
      <w:tr w:rsidR="00C03F58" w:rsidRPr="00603589" w14:paraId="755D84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4D9D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A5C7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EE6C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B5BB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D95F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40AB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10BE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8167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A61C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900C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4BA1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6D82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3C02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2DD5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55B1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5D8C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7897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5F2D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5A9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710F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7A59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184.28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BA9B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E8E3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41.28</w:t>
            </w:r>
          </w:p>
        </w:tc>
      </w:tr>
      <w:tr w:rsidR="00C03F58" w:rsidRPr="00603589" w14:paraId="360EF7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E7CB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6B93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01FC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3AFC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E88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9806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2CD5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9D33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3E15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D47C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BEE4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5916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BB34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D2D5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4434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0355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C090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7DDB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6C27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30C6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2BCC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4E3F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DF2E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37.16</w:t>
            </w:r>
          </w:p>
        </w:tc>
      </w:tr>
      <w:tr w:rsidR="00C03F58" w:rsidRPr="00603589" w14:paraId="5D4DC5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EFDD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1DFB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4B6C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7E79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1990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C5CE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9F6E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36.39</w:t>
            </w:r>
          </w:p>
        </w:tc>
      </w:tr>
      <w:tr w:rsidR="00C03F58" w:rsidRPr="00603589" w14:paraId="3BA3CA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9B1B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6D3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FCDA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445E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E99A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D090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50D2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9099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9797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96F0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A1BC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C099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C8F0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CB20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BBC5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130C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6137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91AD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A8AF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7105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DEEF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A433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5482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35.70</w:t>
            </w:r>
          </w:p>
        </w:tc>
      </w:tr>
      <w:tr w:rsidR="00C03F58" w:rsidRPr="00603589" w14:paraId="6B0FE2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CFC8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5077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182B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4050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63E4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43B7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EA92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EAEE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7307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F94F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70DC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B510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4B59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BD6C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FABB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5DE1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CBD5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D124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6DE2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8F72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36B9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6881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2F73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9C85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A606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49B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9810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C835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C0EF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184.41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B44C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E1B9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26.23</w:t>
            </w:r>
          </w:p>
        </w:tc>
      </w:tr>
      <w:tr w:rsidR="00C03F58" w:rsidRPr="00603589" w14:paraId="3D6ADC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BE2C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BB36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21E6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93BB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9A52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57A9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FB94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CFD4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A2EC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52A4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77A7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6C2E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474A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0FB3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6A51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21.63</w:t>
            </w:r>
          </w:p>
        </w:tc>
      </w:tr>
      <w:tr w:rsidR="00C03F58" w:rsidRPr="00603589" w14:paraId="4E1A4C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0C76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17D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A60E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8F85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13BF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A88E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6E4A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21.02</w:t>
            </w:r>
          </w:p>
        </w:tc>
      </w:tr>
      <w:tr w:rsidR="00C03F58" w:rsidRPr="00603589" w14:paraId="0EE984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FC5E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CD52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DC7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C45E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69F1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56FA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E0A3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A697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856E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F350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6F37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BE00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2647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80B7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FA8A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7162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FC46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2C52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5BCA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6216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F9BF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477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F7C5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2F40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EA22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3278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3E8E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E00F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C5A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BD82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4A9B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E296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D78D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513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82B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A8B5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500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184.27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554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4C22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20.05</w:t>
            </w:r>
          </w:p>
        </w:tc>
      </w:tr>
      <w:tr w:rsidR="00C03F58" w:rsidRPr="00603589" w14:paraId="2DD74E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A771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C83C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CE4E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A01D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A6CB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E099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77D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17.42</w:t>
            </w:r>
          </w:p>
        </w:tc>
      </w:tr>
      <w:tr w:rsidR="00C03F58" w:rsidRPr="00603589" w14:paraId="76E15D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F54E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CCBA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130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883F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057C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7BE9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CA2B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0BE2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D916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433A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2FBB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2D4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630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980C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113A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80CA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EE44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C13E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8321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BA33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6144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187.16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9132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5A2D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14.68</w:t>
            </w:r>
          </w:p>
        </w:tc>
      </w:tr>
      <w:tr w:rsidR="00C03F58" w:rsidRPr="00603589" w14:paraId="32D423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E5C0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1428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698A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F820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F62D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3FE7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9763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D8A9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D854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27DF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B13C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7BC5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6560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37DA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CCD3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1A8D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FA2B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5FE2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780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DA6B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53AE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5C7D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3E60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8231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A94F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4D63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DCEC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702F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EA1A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0807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2318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A73C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B766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DD60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D5CD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458E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790B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B2C5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4867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10.48</w:t>
            </w:r>
          </w:p>
        </w:tc>
      </w:tr>
      <w:tr w:rsidR="00C03F58" w:rsidRPr="00603589" w14:paraId="77E56F3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B61F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E148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B5D2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4EE9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6F9C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184.1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C48E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9024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7.69</w:t>
            </w:r>
          </w:p>
        </w:tc>
      </w:tr>
      <w:tr w:rsidR="00C03F58" w:rsidRPr="00603589" w14:paraId="23031C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E95A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424E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C66D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6C6E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C9E7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D4D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83CA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97EC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59CF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73F1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01E4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BA00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ADF7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02E7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7758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0230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69EC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A7F2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033E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8F45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7A84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31FA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50BA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113.04</w:t>
            </w:r>
          </w:p>
        </w:tc>
      </w:tr>
      <w:tr w:rsidR="00C03F58" w:rsidRPr="00603589" w14:paraId="549272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FB34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2565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B4C9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AADA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869D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5757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B1BC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A8A7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3E80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CAC7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4619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4B30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8377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8F24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82F9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D25C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1EEFE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E737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446D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32B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5FA1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CC2C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CEFD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0F83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4558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603D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366A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AA13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C687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424B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5EF5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DC67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427B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8592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4AC3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4781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4A2F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1389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8C71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B86A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7152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831C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FA8E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2F8C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33E2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8217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CDB5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DCAB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DF83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CE07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03E1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F821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1A85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754D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2141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73.50</w:t>
            </w:r>
          </w:p>
        </w:tc>
      </w:tr>
      <w:tr w:rsidR="00C03F58" w:rsidRPr="00603589" w14:paraId="0E3A59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BF0D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68A8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0A73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06FC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02D8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30CD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5404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9848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8D70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2B21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B155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1922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5414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B0A6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E1AC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FDB2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3132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65E4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EA2D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E7EC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5ED3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E697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51A3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F378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BF20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4F62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7F56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17C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22D0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9582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C516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7A70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6986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58B3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DB38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1CC4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AAC5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7054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535F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BE3E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33D1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FCFC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7568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2F90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B98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B25E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EB16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2F1F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7438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A05E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544D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292F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0D0A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4615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BCEF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C6C5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C91F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C1EA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4050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6B8D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201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55D3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9B24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7415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A42C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4D14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1A59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E5EC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C079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133E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495C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8389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7867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20CE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9ABA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E26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9F69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9776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9CA5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932B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3E45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EB9F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539A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4A55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BDA7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189.24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D08B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8D6C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46.18</w:t>
            </w:r>
          </w:p>
        </w:tc>
      </w:tr>
      <w:tr w:rsidR="00C03F58" w:rsidRPr="00603589" w14:paraId="25FB88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F57D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EB5B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1DAA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1CF9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A886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3B5E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9C4B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3CFD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A720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8AFE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4A85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E3C1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822C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F7D9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603E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147EA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C9FB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D24C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C4F4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E36D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F31D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B7E7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2D3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E7FE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4CD8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296A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D79D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D019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6590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6B3F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7B22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3C1B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20A7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C6E1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CB52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2337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1951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5CA3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0364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CC39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EC2F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D4B5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382C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FE2C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F1FB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5914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65CF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22D8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B9F0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4F1C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F336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816C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3DDE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9764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ED2E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DF5A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E0B2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2BF5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852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BD83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5DC1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CF2A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A61E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C6C7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A800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1C05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1A7D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580A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975D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E682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19B8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937D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CF60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C022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FD7C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8F4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BD2A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1790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11B6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F604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3073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D175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9C6D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30FA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0F9A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9D33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C26D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5D70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22F1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96E0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3694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DBC2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CFA5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054E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B34B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F74D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B9F3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CCA9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8682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5A77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ADE1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BB05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D69A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98BA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6B1C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256E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1870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A5D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7FEE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E365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ACCF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5CBD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3877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4E4F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4D0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891C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0CF9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C10F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8BA5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95C2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DF50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1141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124F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88D1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CFB5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788C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BC8D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BF9D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4C0AE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4BB8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ED4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D7AA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BD89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5664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536E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F717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F976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4CD0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F345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C7CB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D933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AB97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CF6F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4676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596B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6F2E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5B6F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C262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4DC1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0737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FB78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27.15</w:t>
            </w:r>
          </w:p>
        </w:tc>
      </w:tr>
      <w:tr w:rsidR="00C03F58" w:rsidRPr="00603589" w14:paraId="30C178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4AAA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73C6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A452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EC03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4E41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411C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F1AE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335C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3EE2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93AD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6A81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FE06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3B9E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481C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7A48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3D01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7EE7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748F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A7D2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51D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0B7D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E6FF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D4DD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4D34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73D3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787E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92F2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80E6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2A8D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87BD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6DF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42C9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ED63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0CE1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20E6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315E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0594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258C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9C8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22.07</w:t>
            </w:r>
          </w:p>
        </w:tc>
      </w:tr>
      <w:tr w:rsidR="00C03F58" w:rsidRPr="00603589" w14:paraId="5E5C2B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43D7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A095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9830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97EB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3FC1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001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EA08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9167E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040F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E296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BBB7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71FF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71DD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5A19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8085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767B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4B69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21C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1461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FBF1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74F8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7901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49B3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F44E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7187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5828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0E7B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B2DD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E64A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C647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BAA2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9692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647C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0C2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D40A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B29A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E4D4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B879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1EF4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2D2D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7604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8F26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BA8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693E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8872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8E56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AC18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16.80</w:t>
            </w:r>
          </w:p>
        </w:tc>
      </w:tr>
      <w:tr w:rsidR="00C03F58" w:rsidRPr="00603589" w14:paraId="59D4A8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372D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E191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9336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9F3E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3122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04E4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AC0F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15.41</w:t>
            </w:r>
          </w:p>
        </w:tc>
      </w:tr>
      <w:tr w:rsidR="00C03F58" w:rsidRPr="00603589" w14:paraId="365632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60D0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327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B7D0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B7A5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5320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1440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F483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E109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E95D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AF8A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70C3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FA31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53D3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F2BC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2F47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7581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4801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6C85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58A7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2B7E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AD6C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33A9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FB44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187.09</w:t>
            </w:r>
          </w:p>
        </w:tc>
      </w:tr>
      <w:tr w:rsidR="00C03F58" w:rsidRPr="00603589" w14:paraId="6384FC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F0EF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2A9B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A215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25AC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5DDF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5356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3731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BEDF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D367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35F4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E2BD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9DDC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2BC5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5193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866A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2879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A25F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3831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CC61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D031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FFB2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6F07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770C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17A4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D570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4541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E74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C782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D788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92C0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ED63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1488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1711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1A0D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7FD6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4535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2B06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175.21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ACCA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E584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61.64</w:t>
            </w:r>
          </w:p>
        </w:tc>
      </w:tr>
      <w:tr w:rsidR="00C03F58" w:rsidRPr="00603589" w14:paraId="259357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D4F5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EBC0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52E5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47E6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5F0F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DAEF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32A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57.74</w:t>
            </w:r>
          </w:p>
        </w:tc>
      </w:tr>
      <w:tr w:rsidR="00C03F58" w:rsidRPr="00603589" w14:paraId="005B35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95C1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2B9D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3371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934D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1788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E0D3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24F8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168D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0D452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2392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C01D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30A3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FE77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438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09F5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76B2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4A16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59E5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C38B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DAAF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85DD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9113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97DF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39.35</w:t>
            </w:r>
          </w:p>
        </w:tc>
      </w:tr>
      <w:tr w:rsidR="00C03F58" w:rsidRPr="00603589" w14:paraId="7E595C6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B77B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09F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DB0D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B188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DF9B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6DE8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7D7E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D131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3A2D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EFE1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99F5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7310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47BF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175.22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7D80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A486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30.09</w:t>
            </w:r>
          </w:p>
        </w:tc>
      </w:tr>
      <w:tr w:rsidR="00C03F58" w:rsidRPr="00603589" w14:paraId="688DF8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5D96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5A7E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A580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31E2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BFF2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B8C4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661D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23.19</w:t>
            </w:r>
          </w:p>
        </w:tc>
      </w:tr>
      <w:tr w:rsidR="00C03F58" w:rsidRPr="00603589" w14:paraId="76BF1A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7D61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123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6E69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D754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BE70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E5F2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A6B6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972C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6F61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E904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4F68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59CE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4153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1E22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30A7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2975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92F1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3A70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F64C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D515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A27C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85F5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27FD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22.29</w:t>
            </w:r>
          </w:p>
        </w:tc>
      </w:tr>
      <w:tr w:rsidR="00C03F58" w:rsidRPr="00603589" w14:paraId="401C27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831A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ABA1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5DA5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B427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6408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AF5D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8FA0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1ABB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1661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A83C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26E1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AACE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C01B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E152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153E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74FD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92FF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6989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BC2C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1007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EA34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E8B7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D63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15.38</w:t>
            </w:r>
          </w:p>
        </w:tc>
      </w:tr>
      <w:tr w:rsidR="00C03F58" w:rsidRPr="00603589" w14:paraId="37F223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2C7F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1E26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C6BD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50E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D8F3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0220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A31F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FDC4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4DA1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3470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D5B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F897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C7AE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852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DDB8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10.86</w:t>
            </w:r>
          </w:p>
        </w:tc>
      </w:tr>
      <w:tr w:rsidR="00C03F58" w:rsidRPr="00603589" w14:paraId="190BEB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6EF7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12A9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FAB4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DA67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CC56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25D7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C393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807E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4B48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23F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F36D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C41F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0209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2B83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6645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CC85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7EA3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4389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FE5B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1B37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3E2C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4233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BF16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5331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1B1C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0FDD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C02C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68A4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8757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4766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46EF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54D5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A28B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D474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7A2C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FEAD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62E0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589B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509A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4BD9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8815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B6A5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FA75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6B0B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951E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AD3C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0315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147.42</w:t>
            </w:r>
          </w:p>
        </w:tc>
      </w:tr>
      <w:tr w:rsidR="00C03F58" w:rsidRPr="00603589" w14:paraId="1545C4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DC85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E7C8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0BDB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E87D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2F61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AFDD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E2B4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83FF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9A98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E4C5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6BD9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89EB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1211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299D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8DF8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F90B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E9DA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6790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2697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9FB0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43D2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ED9A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58DB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5D55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3D09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B36E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9264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1D08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EB3F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029E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7674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F1B4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9E9E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2517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F332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D245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B1D0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8A92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2127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D351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AB0A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C0DE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2F2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2D70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466E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0E31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8A61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B1B5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E748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D8B7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F435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A836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4EB0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CB94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0862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4E15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922F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256F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2EB6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2B8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E0D3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19D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2242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114E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9B51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A497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4470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A335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569F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30E1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4D0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115.50</w:t>
            </w:r>
          </w:p>
        </w:tc>
      </w:tr>
      <w:tr w:rsidR="00C03F58" w:rsidRPr="00603589" w14:paraId="1ABA7C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F203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8B59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01EF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4871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49E1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5E0A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C3D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64D1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516E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F9C1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8C8D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269B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31D3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8D37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8C09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C443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CE53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78EA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BB9A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214E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CD4F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7B5A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469B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7B32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701F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677B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0150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84B8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A83C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1B82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766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A6DB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568C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6B00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F1AD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AB8F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A874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845A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9802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BB44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4555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FC8C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989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D8D3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44CD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8CB0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5227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8DE29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48D9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C28C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9D31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933A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357C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F551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428F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70D5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39B9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9DBB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40E5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C06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A2D0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12FB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3BB3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8E57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C3CD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BF23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CF7C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D5C8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7993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1EFC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DA66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8CC5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BD39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41BD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0EB5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531B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4260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8760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9491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263E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7392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C446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C6B3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D3AC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95E8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0C53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E271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451A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4282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8F8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B1A0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56CA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A642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5D33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9FA3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8027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1A1A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682B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6B78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F5C5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B7FB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3D2F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4783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54E5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6B83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B1C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3621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BD20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90ED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F253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7695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258E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EE48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516B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9FC8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DD59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AD6E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6BB8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9062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E889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C7DD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7BAC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91F5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7334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A40D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B787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CCA5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61.09</w:t>
            </w:r>
          </w:p>
        </w:tc>
      </w:tr>
      <w:tr w:rsidR="00C03F58" w:rsidRPr="00603589" w14:paraId="68A9B25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E2A2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6E4F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DFE4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54F3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FC2B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0F9E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35FF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4852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2ADC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66F0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34D5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DFA0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2CBE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839D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2D63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4131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8D03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DD10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DF9F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FABD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4B4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73FB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9312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7DA5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1C5D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31FC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B91F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0B5F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5ABF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83F9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FE93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F425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55D2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7088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3310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099D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DDE7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F51B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23AE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C202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3CCA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2F2F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3F76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B13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029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8C37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424E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DFC4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D6EF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ABA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EB95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CE2C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9EBB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85F5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3114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7193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90F7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6D3A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6C99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48BE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B2C5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5118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34FA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E062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33F0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9509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9EA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510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BF43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9815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6EE1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58F8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290C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BE53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A4F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A16B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B2E2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991F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4E7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60FE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35CF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5AF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C171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1F4A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751F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3C43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ECAA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1441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13E6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859C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DBF9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F3E5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C6C6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AA93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E408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BB43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30A9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ED6C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6033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A8FA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B14D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E675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44A6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BD24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1FC4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C314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F692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527E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D53A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2F6E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9F6A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93EC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33BB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B233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5D8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1DA8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C71B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7CBB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34AB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61B5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DEA9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2458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59F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30A4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2F88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9BD2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F7CC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4142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73CB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4EA5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2D28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6D2C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6399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FD5C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DCA8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A496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9A86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1966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87B2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E1A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27DD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783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AAD4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A683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2876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5C9F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5F48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6ADC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8ED0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D5DA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1B98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716E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FC45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12A3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25D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A8E3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30E0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2C8E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6F64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12B1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B2D3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7368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70CC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692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2A74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BA42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885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4D64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424C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80F9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038D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665C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F7BF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773D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869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C2B3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1442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4C2D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7C1A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113.19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0C5F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A7DD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EE23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E275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A169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7C56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1B8F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4CD5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A649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5771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A679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8EF6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98FD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51BA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60B0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4D1E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8CBD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418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3AE9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0DE1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11.23</w:t>
            </w:r>
          </w:p>
        </w:tc>
      </w:tr>
      <w:tr w:rsidR="00C03F58" w:rsidRPr="00603589" w14:paraId="4D6377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499C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F8AC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FCDC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B6E9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3AA5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FCAF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EC18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E73F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FE6F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1074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4AB0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5F02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E4CF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077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EC93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6.62</w:t>
            </w:r>
          </w:p>
        </w:tc>
      </w:tr>
      <w:tr w:rsidR="00C03F58" w:rsidRPr="00603589" w14:paraId="262037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7939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A760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3455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BF8B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62FB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5A61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5140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F97E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F8A8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57B0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2BE0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3F05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C985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0438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EC3D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985A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63D8E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862A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0EF8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5B0D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1A5D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7DF9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E349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2.22</w:t>
            </w:r>
          </w:p>
        </w:tc>
      </w:tr>
      <w:tr w:rsidR="00C03F58" w:rsidRPr="00603589" w14:paraId="5AE794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D2B4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66AA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B7DD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C0FE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21.648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E708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4AD1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648F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5027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2FE1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D97C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7F82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AB49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14.902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3EE3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AABB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F0D6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C355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F733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8859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D063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7824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12E8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70C3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FCF1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D384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B2C5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5517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7CB4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321C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8CB0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516B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A068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DB92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9E61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0375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BB0F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52C5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67F3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E9D3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75FF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272A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8D7D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21B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CDFB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48E3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5C5B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1CFF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79F1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D3A6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97B1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6EF2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4E38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E561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EB3C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6DC4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1F1E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4EB9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A4F7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B4B0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F2FF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4A82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831D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20F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FB5D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F14A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2DF3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EEFD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6EC6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B08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BF6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7434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FC8E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8E5A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CCE5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851D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C1EF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0E34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03F0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24A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8C9D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DF4C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2A0D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6791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3610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1C8C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592A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BA05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6190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6D76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8619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7E9F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BC47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0950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645F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A265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1825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6022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64B2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2B2F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DA29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8953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4EB2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3040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1E60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61E4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1EA7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052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2110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76D6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11EC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AF13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8C3F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CC4C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84A2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5FD8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FF85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A106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8F3C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0CB8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119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41AB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B0AB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9F8C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CFCF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6AFC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636B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2659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3B26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ACAD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6069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B147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FE04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FA98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C817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31DE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2B06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2557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92D6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2F49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1057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07DB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8846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12EA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CBFF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8AD2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A42C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5D5C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A1CE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843A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D132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97AC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CB5B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BA12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C9A3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9A55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BC0A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D9F3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4F31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1C00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3D96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2ADF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575A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37D5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1094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2EF2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187D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A488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0349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A14C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CEF8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2C46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9AE3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06C3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8F46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805E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A720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FBAA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00E5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6C7F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51D9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0959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B696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C742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449B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42FE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C1B2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E21B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4F5E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DCE4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4446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4CC0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741B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2674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2223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ABEA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5523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4610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EBD7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B443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95C8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6D12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55FD8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EC6D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2158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5A93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C8AD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C7D9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F91A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91D8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7050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C955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EDD0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6854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8720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F908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CC09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905F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2ECB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3C4C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455C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E88E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B463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5505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CBBF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71.40</w:t>
            </w:r>
          </w:p>
        </w:tc>
      </w:tr>
      <w:tr w:rsidR="00C03F58" w:rsidRPr="00603589" w14:paraId="389916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B2DD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D6B2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7C9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10E6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556A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DD76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1BDA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5BBB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FB05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05A6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C87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A873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6D5D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9B50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7876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B550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21D0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47E4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1929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5B14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2D96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0170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48C4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8843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CE5B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8E5D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A679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9205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FAC1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E6A1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CEE7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6F3D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8DAE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67F7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7FE3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4C9E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6407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7F2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995C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DC53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85A28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B976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FB5C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0866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5A9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FC76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6D58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6ECBF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791B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33BD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EF78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DF0D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1D9C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FDC9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2A50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D45E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92B9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E4A6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D6F4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7A14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60C7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DF39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B39E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C61E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358C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684F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C07F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FA9D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66A4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C875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4575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66A1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8768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CCF9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79AE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349A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090C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361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4BDC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9D43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42F1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2848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73A4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80A8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D316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21E4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551F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D253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3930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FC74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0BFC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E47D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AE53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B476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3044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42ED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DB4A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D12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86BB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D92F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F5F4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B2AF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1297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E158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9BCF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7B4F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B631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9FA0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D235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5860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6BA6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F6C1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12A1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CDC3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D953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5561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8AB5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5C4B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B95B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1731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5F44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DE72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D82A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E20E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621D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1BBE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67B1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6AA2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C95F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61D0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82C3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8624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3277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0DE4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068D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0799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D592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6A8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3AA8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4C3D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D6A9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1E3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FBD4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AD82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A693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66CB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AB12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E80D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5B93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2B6E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292C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54.58</w:t>
            </w:r>
          </w:p>
        </w:tc>
      </w:tr>
      <w:tr w:rsidR="00C03F58" w:rsidRPr="00603589" w14:paraId="1C9DDA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6A98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60E3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040A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0EE8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ED13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1FA3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DB06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79F8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DACE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3F51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30F0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76C5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92B6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6F9A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797B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7CD7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48C7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2A91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1939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BE7F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33A8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D8A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9C8A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FA90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57FF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E7A6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F884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0619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023A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83AE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D13C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F51BA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7AD2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ECB6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2524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F83E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8DB8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DCB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057F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612B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31FC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BC34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368E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03D9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B50F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1443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6421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52.50</w:t>
            </w:r>
          </w:p>
        </w:tc>
      </w:tr>
      <w:tr w:rsidR="00C03F58" w:rsidRPr="00603589" w14:paraId="2CAF2E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D94B3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2708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8D0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7373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1C94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820E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7975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E06F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A7AB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5964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814D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8283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F859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7CC5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A52D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7FA9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31A3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4BAA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DB29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C206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71DA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E9C0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9CCD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CB2C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8AF4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DC40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B24E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6E35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023E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1AF4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2A03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F9DB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6F6A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53AD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4213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F917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088D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33EF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6B49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6ADEC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71AA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A019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EFEA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029F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BD8E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1D25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25E2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8241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F191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5FE7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2DD5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6081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493E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F056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4656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1AA8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12FA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197A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8C86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23BC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FEA3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DA77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2AE8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3E38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B269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9700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0458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B438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F9D7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C5D6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BF0C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E90D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0572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13BC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3775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953F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A8EA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2985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E4A7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83AC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CA77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4BEC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CFA3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C87C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5726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5F1B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B5AB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EE26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8ACC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C623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42F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A919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48D3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E802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B085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3E55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4545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9446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5ECC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CC52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8BF5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594D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FAB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2471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5282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6B4F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C984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DEDF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3D62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F74D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6A6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1BB7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1FB5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76EF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DA14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474B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2E9A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FCBA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95EF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42.00</w:t>
            </w:r>
          </w:p>
        </w:tc>
      </w:tr>
      <w:tr w:rsidR="00C03F58" w:rsidRPr="00603589" w14:paraId="643F61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53C5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DD4E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0CBA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5B12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DB98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6336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3397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C5C4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9F60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4072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71B0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83C1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B25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312D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B1DF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81FF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0566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36FB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49F5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6CFE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735B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7C26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D286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A539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2D4D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0B97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B1E6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F675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191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E34B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CFD1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249E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8B67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0C36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889F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5B71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1E15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257C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1D89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5C97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D9BB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039A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4CD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3872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924B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5FA7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A80F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E4E4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2956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DE13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9AA3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8978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D299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5F50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AD99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2892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179D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01A8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B33C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30F5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532F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4808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7F0D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48A3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8039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32AA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B176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269E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AD2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E719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D96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973C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A376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04D0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BFC8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8ABF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E06D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CF30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8BD5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636A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08FC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D83B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77A8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79F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74A7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5072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3C17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37.80</w:t>
            </w:r>
          </w:p>
        </w:tc>
      </w:tr>
      <w:tr w:rsidR="00C03F58" w:rsidRPr="00603589" w14:paraId="137D17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FAC4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549E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630F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5643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6BEA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120.50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0FE0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2585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35.72</w:t>
            </w:r>
          </w:p>
        </w:tc>
      </w:tr>
      <w:tr w:rsidR="00C03F58" w:rsidRPr="00603589" w14:paraId="4950EF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EF96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6050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0995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C2E4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C6F4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9CCA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0217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BD68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0F38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F25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4FBD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28FA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2F7B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A8F9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698F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EAF5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568B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39D0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0A52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0EE9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1290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3970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93CB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8427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C9E6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8E20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904D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0C3B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5642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3D64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36CD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0558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DF89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BBBC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4B39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DA30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883A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4B3C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4981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CF77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3396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27A6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28F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8ED1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1A66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E667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0CD1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B907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1D82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1D81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0FDC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888A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2CCA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518C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78A0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095B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7026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809A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AEDA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06C5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CA3C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7599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9527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51E3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041A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8597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1964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2B9E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7110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7FD2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C7C8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DF81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9FE3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EFA7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E90A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52E2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D0F1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E000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71B2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545B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6A1F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3692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A356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4587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73FC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995B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5D38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6A2F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454E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EA0A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A049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2AD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A7E3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C69C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5E15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6FFE3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A0AC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191F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C752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C598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749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07F6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7CC3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EE82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794C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7A37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9CF8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EDB0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9D0A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BA8B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8E80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F45A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1C8A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F27C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A59E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ABB6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861F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839A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D073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14.25</w:t>
            </w:r>
          </w:p>
        </w:tc>
      </w:tr>
      <w:tr w:rsidR="00C03F58" w:rsidRPr="00603589" w14:paraId="4F712B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408F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C497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FA3F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5492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881D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DE64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C429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12.60</w:t>
            </w:r>
          </w:p>
        </w:tc>
      </w:tr>
      <w:tr w:rsidR="00C03F58" w:rsidRPr="00603589" w14:paraId="632649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A4F7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B960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C048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B52D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B172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9428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E473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1FB7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E8FD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5510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53A5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0C35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774B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9B99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6A0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10.50</w:t>
            </w:r>
          </w:p>
        </w:tc>
      </w:tr>
      <w:tr w:rsidR="00C03F58" w:rsidRPr="00603589" w14:paraId="57EF40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DC99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009B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5E3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BC4E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27C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7097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6306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10.50</w:t>
            </w:r>
          </w:p>
        </w:tc>
      </w:tr>
      <w:tr w:rsidR="00C03F58" w:rsidRPr="00603589" w14:paraId="367D60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8112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A109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F83B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095F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A69A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7B3F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37CB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EFDC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EBA0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787F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B887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2161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B3AC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123.132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E04A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A1A2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</w:t>
            </w:r>
          </w:p>
        </w:tc>
      </w:tr>
      <w:tr w:rsidR="00C03F58" w:rsidRPr="00603589" w14:paraId="2399C8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E469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AC0A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1138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A9A4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1EB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120.37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F3C3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8E77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</w:t>
            </w:r>
          </w:p>
        </w:tc>
      </w:tr>
      <w:tr w:rsidR="00C03F58" w:rsidRPr="00603589" w14:paraId="1892B5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A922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A727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92B9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D113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D53E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D07C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568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D104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5344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6903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BEAF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7209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E33A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51F4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17E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</w:t>
            </w:r>
          </w:p>
        </w:tc>
      </w:tr>
      <w:tr w:rsidR="00C03F58" w:rsidRPr="00603589" w14:paraId="1A1BFE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93D0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A7A1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F51F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C3D9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8032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15AA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315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F93A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11DC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502A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68C6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8972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01B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0B2B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A27F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1A99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3509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BD01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F909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E1E8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ACD8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E9C4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289C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884F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6F7D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1EB9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C3A9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3F2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225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53.36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9EFD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67E3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</w:t>
            </w:r>
          </w:p>
        </w:tc>
      </w:tr>
      <w:tr w:rsidR="00C03F58" w:rsidRPr="00603589" w14:paraId="41B2B8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5806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F01E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C22C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43D5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5AAF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FB96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D2AF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5412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6AB3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751E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2793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5CAA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FCF5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755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238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</w:t>
            </w:r>
          </w:p>
        </w:tc>
      </w:tr>
      <w:tr w:rsidR="00C03F58" w:rsidRPr="00603589" w14:paraId="730503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5474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FECC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0471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74B4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3CED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95.2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6CB2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0605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</w:t>
            </w:r>
          </w:p>
        </w:tc>
      </w:tr>
      <w:tr w:rsidR="00C03F58" w:rsidRPr="00603589" w14:paraId="7E53C2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6BEF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DD4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28C9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D039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43FE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986A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34A9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4F76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6A47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"АГРОТЕРАТЕРМ"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5742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A56A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FA06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CACC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1520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7A5D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813C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88162C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C77B96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DD0F06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961161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10708.72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25728F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A893E4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656.745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3E77A8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13791.64</w:t>
            </w:r>
          </w:p>
        </w:tc>
      </w:tr>
      <w:tr w:rsidR="00C03F58" w:rsidRPr="00603589" w14:paraId="6C2012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EB83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260E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029D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5B07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3874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DB45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F3B2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63F8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76A8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38F7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6DA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8BA3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FDA3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8554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0935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190.43</w:t>
            </w:r>
          </w:p>
        </w:tc>
      </w:tr>
      <w:tr w:rsidR="00C03F58" w:rsidRPr="00603589" w14:paraId="3B0857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4E01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9600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A4F5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5D4F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BFD1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CA24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E7A7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073F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14C9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7FE2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33EA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C8C9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ED35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25B4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78A9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181.02</w:t>
            </w:r>
          </w:p>
        </w:tc>
      </w:tr>
      <w:tr w:rsidR="00C03F58" w:rsidRPr="00603589" w14:paraId="35C887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16AB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ACE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AD86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190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19F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7BC8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B820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4BA1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F57B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87D8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95AB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DABA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3D9C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B512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A11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6F1C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75FD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833F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382F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8247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F018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E9D4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967E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B732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AE01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7F8E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7EB8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734A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030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B494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B69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46F6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2BF2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15E7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5CCC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2B38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20DC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B732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1C0D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FEDD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7BCC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723A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3B31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E68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954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BA85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B1C5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3D21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84A4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A238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70F4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4EEA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98DC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52B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D854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5D8E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34EC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53B2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0377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058D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10A7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F03C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3B8B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5DDA3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368B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9D86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310B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A215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2849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9D5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FD66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81F8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89EA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0039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9E09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EEB0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EC25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70E7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6C29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A973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2867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0827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D809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EC19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9D8E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808C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9C42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CB3B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B527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B80C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C15F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7205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4B16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9FED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61B0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42.62</w:t>
            </w:r>
          </w:p>
        </w:tc>
      </w:tr>
      <w:tr w:rsidR="00C03F58" w:rsidRPr="00603589" w14:paraId="7C4833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BFD4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5A0B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8A66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8E7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7E70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9FB0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30A5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4CE9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F51F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BB7E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E4BE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8002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DD3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33C2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B5C4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BB65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B745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EE30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BFB0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D561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1587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F1BE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1877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3300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226E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E9F5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8806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64AF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A7CA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223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134B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16.84</w:t>
            </w:r>
          </w:p>
        </w:tc>
      </w:tr>
      <w:tr w:rsidR="00C03F58" w:rsidRPr="00603589" w14:paraId="0DFFA6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A8D7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7323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15C7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926D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8F4E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BD89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5DF1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16.80</w:t>
            </w:r>
          </w:p>
        </w:tc>
      </w:tr>
      <w:tr w:rsidR="00C03F58" w:rsidRPr="00603589" w14:paraId="582172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9574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9D0F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6704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1AD1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EAF6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0045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6D88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FB4C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3812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290F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49A0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A7E8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8E37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45.22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E8D0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93E6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</w:t>
            </w:r>
          </w:p>
        </w:tc>
      </w:tr>
      <w:tr w:rsidR="00C03F58" w:rsidRPr="00603589" w14:paraId="52E295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B366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66A0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2B4D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3E36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ACC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142B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DA9D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7F49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905B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1136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5454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4B53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CD61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32CA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98A8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E2E9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35AF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8D56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2F71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2CEE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C2E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93DA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34FD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B492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1CB2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FE39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0259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409E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0CB6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B55A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627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A937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5872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"ДЕТЕЛИНА ГБ-58"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374F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E33F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0869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D61F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8B9A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AF42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08FB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BC686E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FF38C6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31E4AA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1E1458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92.645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FF2B7E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344B1B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21.367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32057B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448.71</w:t>
            </w:r>
          </w:p>
        </w:tc>
      </w:tr>
      <w:tr w:rsidR="00C03F58" w:rsidRPr="00603589" w14:paraId="3AEBF2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AFE5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0B6A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0D50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E68A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4D31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6695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76AD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79EB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BE41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D0FE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CA3D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99EC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0CD5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6BEC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5FF6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7DED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4998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6E3E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6FEA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72CF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10.928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823B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1F3A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24AF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EB9A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09DE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BA78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ABB6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8F08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3DFA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C348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BE41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D1A43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A0EF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1195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B3C8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115C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22E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C705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39F0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E9BC5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9677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7DC8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9269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D86E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190D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29A5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C894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136.48</w:t>
            </w:r>
          </w:p>
        </w:tc>
      </w:tr>
      <w:tr w:rsidR="00C03F58" w:rsidRPr="00603589" w14:paraId="603FB1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EA69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D7D0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5450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9FE0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7C8D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3F94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4391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943D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7A79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9801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7E95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4098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3524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CC41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E9AC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6B81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FCC1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95E5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9E4D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1AB6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E15C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AB82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C8A4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7236C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4738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4F2C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7BD3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80AB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342A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43D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B2B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6A76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AC8C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8EF9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1319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B6C1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1DC7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6EA5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BF85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B59B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4573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6AAB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54DF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FBF7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61A7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53FF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72A8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CA92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20EE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6C30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7B34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A5F9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5676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03ED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A966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104.34</w:t>
            </w:r>
          </w:p>
        </w:tc>
      </w:tr>
      <w:tr w:rsidR="00C03F58" w:rsidRPr="00603589" w14:paraId="10CC27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612A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A78F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3200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39B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376C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5AFB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6EF5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BA9C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25A5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42E6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8100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F870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0BD0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41C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7AFF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90BD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1082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6F28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7E59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4AF9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456D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816F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B10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3001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B0EC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79F3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7208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B219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7B81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1A41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5B2F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5FCF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C458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9237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74B1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CB8F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47BE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5B5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D6E0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F213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9C2F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D4D5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FEF7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60E2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EB24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EDC1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1202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6FEE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F0C9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7C45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70E4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E99D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516B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83CC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4086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AF42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27792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604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A9B4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6FFD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4AC1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E92C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5B61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6A0F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9AB9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D30B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628C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A1FD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8E6E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3BBA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7B33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69C6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D1D4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CB4E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8A3A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EB60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EBC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9461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7CFF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5B23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FD55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D39E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6738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DF1F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B6E9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341A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DC9C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6870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65D1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15CE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9A8F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864A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DEE6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489E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F6CE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4319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C127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2315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EDCC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CA67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EF55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A88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BC1A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D5B1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359E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0AFF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F31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E21D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8707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43B2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1237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B2B9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1010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56CA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A3B1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D582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0813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E66F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54CF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828C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9407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E60A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2011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50D4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079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6E34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D697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B637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4541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EF6C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13D5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E5F9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9298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E739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9C49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ADD3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7CA3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A05D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3095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D8B6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D363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983C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4F56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E031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AA3D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05E7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9047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1A16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EC9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BFED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FE17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AD8A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DBB9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6005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B754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1F65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7AAC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2CE3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1B41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F978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9D61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A641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1E89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976C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1759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D9F5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B02E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43.25</w:t>
            </w:r>
          </w:p>
        </w:tc>
      </w:tr>
      <w:tr w:rsidR="00C03F58" w:rsidRPr="00603589" w14:paraId="69B4C9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90D8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CFDA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F5E6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8C4D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812D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BA4D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3754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42.00</w:t>
            </w:r>
          </w:p>
        </w:tc>
      </w:tr>
      <w:tr w:rsidR="00C03F58" w:rsidRPr="00603589" w14:paraId="286AEB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B13F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DE53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3E66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E0C0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5436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CB1A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C39D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AFBA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D1F5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B720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6008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3B11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2B62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6DB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2356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04E0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87FD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1B3E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2FC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2B0F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0020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F792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C852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E2C4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333C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9E25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08E8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CEB9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9C0E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E25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36A8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C26B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9EDC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87F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39E2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AB1B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4270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DAF6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4136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38.76</w:t>
            </w:r>
          </w:p>
        </w:tc>
      </w:tr>
      <w:tr w:rsidR="00C03F58" w:rsidRPr="00603589" w14:paraId="6367A1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9D60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8AB0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9BBD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CCD3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D930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38F9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BE23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49D3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B563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C163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196E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B363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F09F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2499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3195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413E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4CEB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ECBE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43A5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34FD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F10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D4DE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7540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050C04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018B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6150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5DC7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AB78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2B40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5684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291B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629A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0ACA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F77D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9619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6C5F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8D0E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7CCD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F0CF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8F6D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CE75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8DB8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D96B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0CB5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A1F8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BB94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33E9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840B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71D5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2263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4FC7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B17E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3FC2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0A0A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3078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37BD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AD71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"НЮПЛАН"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F09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07E0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320A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BC68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116.3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FD7F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067E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10.81</w:t>
            </w:r>
          </w:p>
        </w:tc>
      </w:tr>
      <w:tr w:rsidR="00C03F58" w:rsidRPr="00603589" w14:paraId="353148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78FEFE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DB45D7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1334B3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D9B0F0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178.342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65AF0B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F91A41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18.888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71009D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396.65</w:t>
            </w:r>
          </w:p>
        </w:tc>
      </w:tr>
      <w:tr w:rsidR="00C03F58" w:rsidRPr="00603589" w14:paraId="599E51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A6CD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341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C76C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A80E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3EA2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E70A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9DAA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6110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BB14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0D32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473E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338E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DD85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5683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0AE0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7121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CE10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5896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8872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AE0D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41DC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A5B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9FB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CEB7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1851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007D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DE8C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CB8B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ADEC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555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5BCC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FB11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5781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1611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AD24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696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4502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861F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7E65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D9EC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D4E2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FCE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283D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D3D0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059F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D33B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8C4F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F92C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4381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BDA7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C081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3B1B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AAD2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6B80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26FE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DB66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2ECC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769B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3077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782C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59CE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442A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19FB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97AD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ED1C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720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12D2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12CF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C10A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AE4D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ECC6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2126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D53A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2521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7831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107C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825B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0E91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E94C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B2D3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D0BD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FDD0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3AB3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04D4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6273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F25C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DA81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59F0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59F5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2AF9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A136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AAF6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BFE1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38B4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7CBC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4BBF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6A17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26FE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0AF4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533C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395E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FD46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7D2D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96FD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FE2E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44E3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DA5C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0F47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2D23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B27A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1A36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5FDE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79FE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2D3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43E3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7C4B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6FBD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C9B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B4E9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B6DB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F5C2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37E4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3EC4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0EE4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72FB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2820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6304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C244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0DC7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BDD6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C8AF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FAC2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005B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D0BF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40C4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052F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BA4C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1086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F9E4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C166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735F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2F05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FB8A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6A14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F465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F538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83EA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D73F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B8DD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0D62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86D3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F150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97CD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B9D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074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9FE9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CBA8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140F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B5DD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F9C7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9A94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3B9A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B014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0110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E8A8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8C0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939C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7CC5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742C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D7D5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2227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5B18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D867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FA5D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E857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34.63</w:t>
            </w:r>
          </w:p>
        </w:tc>
      </w:tr>
      <w:tr w:rsidR="00C03F58" w:rsidRPr="00603589" w14:paraId="120B22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A1BB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A7D2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4DD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CF42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401D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118.41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AD5E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03FC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4CE180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48EB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7D31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D1B7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7D13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5FAB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5616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9F78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96CD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0EC4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960D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9DBD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82C5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DE74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118.44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2A59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BB75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168CC2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4505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E825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0494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CB49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CD36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118.46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B6DD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5FCE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644AC8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02D5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C37C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7C33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D586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A6DB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3F21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F9E1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9075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0BF9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7935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F45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DB4D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2C22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118.42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298F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786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077A0F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EC7F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DA27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3C22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09ED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F103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1E7D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AED0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6BCC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B5B4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D117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83D6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BF24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E909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152E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A2D2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01C7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8AE7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E753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6B28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EED8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F452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1015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210D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31.33</w:t>
            </w:r>
          </w:p>
        </w:tc>
      </w:tr>
      <w:tr w:rsidR="00C03F58" w:rsidRPr="00603589" w14:paraId="67D044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5427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798C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1AF5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4735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D60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FF8C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AE8F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2582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F314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793C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2126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D7A7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3561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FCD0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D76A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643C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003C8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1E35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00B7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7F3A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E860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D30A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363A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C485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70EE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846B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20F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E5D5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4C48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7F7B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B4DE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70E6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3AFF8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6940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D479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3C7D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AEC9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6D12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6B5A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903F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3F9D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963B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6A49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9F21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CABE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04E8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5E0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38E5B7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E3D5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7033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6A0F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D0AE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B8E9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F4B5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E1B4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D9D4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B772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9D4B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5FD3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4EE8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43DB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3B3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204A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20.93</w:t>
            </w:r>
          </w:p>
        </w:tc>
      </w:tr>
      <w:tr w:rsidR="00C03F58" w:rsidRPr="00603589" w14:paraId="50F539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AF05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80DE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F23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130B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A504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985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E17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20.69</w:t>
            </w:r>
          </w:p>
        </w:tc>
      </w:tr>
      <w:tr w:rsidR="00C03F58" w:rsidRPr="00603589" w14:paraId="4871AF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99DA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64E3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6A02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F03F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C6A3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6D5B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6937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87D1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641A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613C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482A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8096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2024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3116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3B1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14.70</w:t>
            </w:r>
          </w:p>
        </w:tc>
      </w:tr>
      <w:tr w:rsidR="00C03F58" w:rsidRPr="00603589" w14:paraId="27D287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8C4A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2284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4C2E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B38D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40CA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ABDA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DA6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FD13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AEE2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2DD4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36B7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1A9F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623F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2B39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3DD4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12.60</w:t>
            </w:r>
          </w:p>
        </w:tc>
      </w:tr>
      <w:tr w:rsidR="00C03F58" w:rsidRPr="00603589" w14:paraId="42673C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DB22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D12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58F3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721A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5DA7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012F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9893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E736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9656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844E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BF6D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E607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C557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BAAD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91A1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2A6A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306E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19DF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8F4D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94FF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2CE9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057D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B260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A1D2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3DD0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7419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F70E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118.31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FD73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4D85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FC0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6D5D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7838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1A3B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57AC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76EC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576F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13.996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4E0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DB7A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030F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7EFC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0D8A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8AF6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180F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2093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12.026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D077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8457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1F29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9EAB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B262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760C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D4A5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CADD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91C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548F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FF13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2702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2D95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CBF3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3E37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E633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5B4B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5AFB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6D60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1529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9599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408E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AE0C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1768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13E4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2C7B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7D90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4AE2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F132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2960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6B29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1725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12C2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CBFB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6AE1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67A4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E55D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420D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19A6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0537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26EC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4D88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7E82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7BAD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1411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E779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3A8E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81D9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782C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5A1D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33C0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235C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BC6D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CB65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11DC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3CB6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29D9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7F3D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5C5B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D825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A0F5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EC20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B494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A356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294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8B14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A31E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A911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111F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E63D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C948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128.1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FB88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AE28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530B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DBBB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7E86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08BF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B735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9799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DBDA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36.098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4A8B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D7BE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C02C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A171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01333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1606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0C76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2A9B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A46A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130.490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86A7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28.428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C4A9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596.98</w:t>
            </w:r>
          </w:p>
        </w:tc>
      </w:tr>
      <w:tr w:rsidR="00C03F58" w:rsidRPr="00603589" w14:paraId="2ECD56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80C8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A19D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12E3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BCCE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428C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03BE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A248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230.96</w:t>
            </w:r>
          </w:p>
        </w:tc>
      </w:tr>
      <w:tr w:rsidR="00C03F58" w:rsidRPr="00603589" w14:paraId="5925A3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7A4E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277E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3358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CB78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D382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40A3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DA20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1B66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EC5D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CF7B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BF75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FCDC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A174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05EF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BB6B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173B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2FBD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89E1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93AE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8C7D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A49F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7A64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6C5C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175.77</w:t>
            </w:r>
          </w:p>
        </w:tc>
      </w:tr>
      <w:tr w:rsidR="00C03F58" w:rsidRPr="00603589" w14:paraId="500630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4CAB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6057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FDB7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8165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1450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4F42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B47C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AB44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8C99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E2CA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754B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E894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993E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FB84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2489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BF73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66BE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A8AC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E4A6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E2F6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0C1B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8347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49D6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052A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D08E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01CC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092F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6957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4C97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5D7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2D4D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6F7A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463D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A20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31AC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A91F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2C9F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FA14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FE78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008B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B472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A9F7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97C1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D772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4A25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7F65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6EDC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D01B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F484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85EB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A67F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7850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A926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48B0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9FE9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FD0C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C342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CB89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54CA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E88A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1A1F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3528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65C9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6069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E4E4E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2ECD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8FC3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3EAC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78E5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0F31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D9A3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8696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CC08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6F16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B2A9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2F5E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5B1B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4260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6C6C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53D8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5842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EA21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13D0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4186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DD6D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129.21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C700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65C5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84.00</w:t>
            </w:r>
          </w:p>
        </w:tc>
      </w:tr>
      <w:tr w:rsidR="00C03F58" w:rsidRPr="00603589" w14:paraId="26675C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93D1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DDA0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5E2D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0A7B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2E90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5AAD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C7B4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4662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61A4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EEFC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4AB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28C9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C8EA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E99B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10C4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95F2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468D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B710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F55E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2DA2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BC2B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DD9E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1375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AE8C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7930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3F90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9C5E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DBC7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875D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22D5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5BD2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69.30</w:t>
            </w:r>
          </w:p>
        </w:tc>
      </w:tr>
      <w:tr w:rsidR="00C03F58" w:rsidRPr="00603589" w14:paraId="1ACD0C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63CB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71CF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38CF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7A6F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163D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4AE9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F37B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46A2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6D2F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C81B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D242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53D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7CCF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3951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EB5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8C882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E2BD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8D6A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4968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2A2E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4560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8E1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0922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62.98</w:t>
            </w:r>
          </w:p>
        </w:tc>
      </w:tr>
      <w:tr w:rsidR="00C03F58" w:rsidRPr="00603589" w14:paraId="3F31FF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5110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E547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F73D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F68E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D14F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E972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E76C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D9E7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2814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B31C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6573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FB1C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8CBA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CCDB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1FDF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4D1B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9EC15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6C42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3B75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0F10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EC0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D2DE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AE14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A7EB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183A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9B7A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B3F6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F3E7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1481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AC89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940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52.50</w:t>
            </w:r>
          </w:p>
        </w:tc>
      </w:tr>
      <w:tr w:rsidR="00C03F58" w:rsidRPr="00603589" w14:paraId="2AF296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0A8C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CBF6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C3EB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38CD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4352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C2DD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C35D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450A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7EF7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F640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1663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04F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EF30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130.30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1E6C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3FA2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42.00</w:t>
            </w:r>
          </w:p>
        </w:tc>
      </w:tr>
      <w:tr w:rsidR="00C03F58" w:rsidRPr="00603589" w14:paraId="71C43E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ADD1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45A7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3743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3582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DF83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CED6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12BC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AFDB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A516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4C4C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0DE8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9DA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B60E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625B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6BD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33.60</w:t>
            </w:r>
          </w:p>
        </w:tc>
      </w:tr>
      <w:tr w:rsidR="00C03F58" w:rsidRPr="00603589" w14:paraId="55C7A1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7976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BDCB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39F2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18D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83AE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C684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E74E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93DF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8717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95B1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CC19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0E21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2552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C995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76C5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5B5C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F4F9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0F8B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702C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707A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07B5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C0E7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8DAE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8277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EC05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9495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2B7A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1783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1FA8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8D01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6DB3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76303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235D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C9DB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ECC9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0261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734D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69C0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17DC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38FE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24CA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73E2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B689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CC26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F7BE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5FFF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D374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4CC7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9448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A4C5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3A6C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5B04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B8F9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406D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AD8E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ECB6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7E64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EF81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5416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EF21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D9D4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C3DC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F047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42DB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16E9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100E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0397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E50A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D7FE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4177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914C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FCEC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EE7E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79D3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B934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1F67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C69D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130.480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8B10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F9EC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20.05</w:t>
            </w:r>
          </w:p>
        </w:tc>
      </w:tr>
      <w:tr w:rsidR="00C03F58" w:rsidRPr="00603589" w14:paraId="44F9ED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06E7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ED8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5795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0F0A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08D5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0494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C3FE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14.70</w:t>
            </w:r>
          </w:p>
        </w:tc>
      </w:tr>
      <w:tr w:rsidR="00C03F58" w:rsidRPr="00603589" w14:paraId="74C2A7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1CA8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7441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0717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1BA6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BDB2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838A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773F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9F7B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AB97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E295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9CAA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4257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24F0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129.27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3E32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1FF2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4.45</w:t>
            </w:r>
          </w:p>
        </w:tc>
      </w:tr>
      <w:tr w:rsidR="00C03F58" w:rsidRPr="00603589" w14:paraId="1029DA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46E7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3CBE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7085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BBA7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0EF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130.32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2FC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34D7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3.76</w:t>
            </w:r>
          </w:p>
        </w:tc>
      </w:tr>
      <w:tr w:rsidR="00C03F58" w:rsidRPr="00603589" w14:paraId="2F163D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B5C1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BF23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BBD9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9AEB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5A16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0EBA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274F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7D11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453F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"СОФИЯ КАМПО" 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B0E1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CB87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127.57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1146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DD71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6415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A705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6B09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1D78F1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B58FC4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59205A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3B07D8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332.539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A8B992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E3D02F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79.664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B6731D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1672.94</w:t>
            </w:r>
          </w:p>
        </w:tc>
      </w:tr>
      <w:tr w:rsidR="00C03F58" w:rsidRPr="00603589" w14:paraId="352D8C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632D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D08F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0F6A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79AE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11.920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16F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3D7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44CB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858C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713D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4B03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C7B2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2A9B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A900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93DB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540D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99.92</w:t>
            </w:r>
          </w:p>
        </w:tc>
      </w:tr>
      <w:tr w:rsidR="00C03F58" w:rsidRPr="00603589" w14:paraId="686393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674B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BD5E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F1D9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3FD7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4823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9821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3ADE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D80A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3169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BBEC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63F9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617C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F180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EA1D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85B7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E5A8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0E44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6855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AB84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1158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8B65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AF03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27FB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CD6E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7FA0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3B78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916C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F580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3F1D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4E9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7489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6DAD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27C3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809B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E380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C646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8BBB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93A2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D4FF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F526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96CC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2220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4D3F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90C9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7F00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4008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8951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ABF9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E5CE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391B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D64F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B483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1DAB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3678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CB84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9EF8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97CA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4190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4622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958D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5D02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37A5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E552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5683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B0FB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BEA0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1589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5117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0385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1BD0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13E5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64.93</w:t>
            </w:r>
          </w:p>
        </w:tc>
      </w:tr>
      <w:tr w:rsidR="00C03F58" w:rsidRPr="00603589" w14:paraId="78D6E52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F284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D4DC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1F30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9549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3E95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EDEF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0E8A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B3F5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20F4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5F70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6A9A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C100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2F26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F2D8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6AC2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0529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DA28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5211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8371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B543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F0FF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8AE8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0189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59BF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2454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CCD8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8D20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2CF0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1397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B62E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1E66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E3BF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20F2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F83B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0BFD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05B6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347B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7363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CF2C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D737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2D9B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B52F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F626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3E53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2236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9AEB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4269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9864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7868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5D9C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55E6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7C72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3890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FD9A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1FE4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67.81</w:t>
            </w:r>
          </w:p>
        </w:tc>
      </w:tr>
      <w:tr w:rsidR="00C03F58" w:rsidRPr="00603589" w14:paraId="1E6E9B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64F8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B01B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1292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9135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16.828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BEA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10B3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C5DA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B99A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4074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D1D7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556B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023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10.957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3A69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E313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6B7D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5D0E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5E3B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2039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3AF4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B583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7C6E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9ACE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E904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F25C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FAFF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16CC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A832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B125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EC3F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502A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7080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C825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DCF3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695B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EF49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D34B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0243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F120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66FB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257B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4D62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DB11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4E43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73B9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9633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3AD8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833F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6ADF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FF2F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BCA1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8D54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DEE7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6871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CE01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22A6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15.75</w:t>
            </w:r>
          </w:p>
        </w:tc>
      </w:tr>
      <w:tr w:rsidR="00C03F58" w:rsidRPr="00603589" w14:paraId="467A5E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1DCE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78CC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4784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A017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BAC3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E1BD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3E20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2.88</w:t>
            </w:r>
          </w:p>
        </w:tc>
      </w:tr>
      <w:tr w:rsidR="00C03F58" w:rsidRPr="00603589" w14:paraId="3CB2CD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771A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4BE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716F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C4B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71CB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8B70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756B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07EE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83CA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EE00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A15D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8974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3576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1E68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8BDF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9F4B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66FE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508B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0CF5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4438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3977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A279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2D22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E9AF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32B1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"ТОКАЛА"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DFBC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6125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EC3E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290E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1680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5466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4B7A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EB5936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CA27A9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605D55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E93EAE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125.623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16408D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B72290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11.966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B5B0C6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251.29</w:t>
            </w:r>
          </w:p>
        </w:tc>
      </w:tr>
      <w:tr w:rsidR="00C03F58" w:rsidRPr="00603589" w14:paraId="08C403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9B70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3BDD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9DEC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835A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2C13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02E1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957C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DB7F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C2ED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2E1A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CEA5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B197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0F85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7C2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01F3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5805A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B871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E44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95F3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59.59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A57E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FBF7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5661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E294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EF69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DCD2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73DB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BA6F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6706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73B1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67D1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D301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648E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B890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9E1F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3063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702E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C1E9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33A6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792A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2415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C3FF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4049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5FF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9BB9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309F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5B8C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257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FF03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5ACB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47CB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43F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5CD4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466D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E06C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A0E1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7E59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36AB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708B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A5C7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F4DC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CAFD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656B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EAA9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87.70</w:t>
            </w:r>
          </w:p>
        </w:tc>
      </w:tr>
      <w:tr w:rsidR="00C03F58" w:rsidRPr="00603589" w14:paraId="7C6B69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2C2E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0892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E6FE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B2BB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DC6A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F0F9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92C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9515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B166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B954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DC0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23EB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0A08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FDF0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12C1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927D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5B22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36A6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9177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AB8F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3.341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B605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066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F95D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F044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DB6F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500E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3829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9DA5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E37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44B8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5F52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71BF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93B1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198E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70E3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E35F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D351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E75E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1771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601F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CEC1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1D1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3D1C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754E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63EC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71A6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0080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B01A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B1E6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DED8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2362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7D89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FF49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B88F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5AEF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6DC2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F62D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2DB8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13C5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851B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6D7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B3B2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CC9B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4363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BDC6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79E9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00AE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2499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1728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71F0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33D3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5717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56A4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EFB8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89CA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1F1A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37A4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A49C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1449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87A5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35B1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F01C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7456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200E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DD3E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B1C2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7CCB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4F74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DCFE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24B5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606F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B14A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860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3E3E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E7B6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7A1E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3DF5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072C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52EE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82D8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A8B7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9E59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D4D8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E712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00F2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60AC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C90B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C23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1F1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6238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15F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F7F4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AAA0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E317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138A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C48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2671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EA7F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19F5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C869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65AE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DAE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1352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5A39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6A89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3973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00B2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EFE0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85AA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E502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A3B7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B82D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B143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69AD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3861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5D10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8D11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E3F0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8F2C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BA8D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C61F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ABE3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3543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AAE4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4230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5A6A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B687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161.62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6F8E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C9CF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3288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A122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F087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16D0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4C79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CC1B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161.60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5141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3E76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643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F981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10E5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85D9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F5A7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2381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27C0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FFB4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ADFD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EAA0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2B8BA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4033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F4D4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9913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9BC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05A0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E132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4835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46EE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9A77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F06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7483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D35F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02FD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161.61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D24E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1B1D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19.62</w:t>
            </w:r>
          </w:p>
        </w:tc>
      </w:tr>
      <w:tr w:rsidR="00C03F58" w:rsidRPr="00603589" w14:paraId="02A931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3381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FE3C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76A1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162C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A8F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CD59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FAC6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208.94</w:t>
            </w:r>
          </w:p>
        </w:tc>
      </w:tr>
      <w:tr w:rsidR="00C03F58" w:rsidRPr="00603589" w14:paraId="196D3C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EAB6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5A48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8F4F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F7E4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17D8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D7DC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366F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2E72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B90F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C85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F667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DBA2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F422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D65A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5B5D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F48A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FD0D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"ЮМИ АГРО" ЕООД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FBC1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4BF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58E4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3B87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C5A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D337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D9F1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61E142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0B5919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65EFCC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AD252C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98.235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77EE6F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031648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15.06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7A88AC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316.26</w:t>
            </w:r>
          </w:p>
        </w:tc>
      </w:tr>
      <w:tr w:rsidR="00C03F58" w:rsidRPr="00603589" w14:paraId="00449D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0032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8CB9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A6AE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6F45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CDA6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6BAF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3FA9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CEA9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60F2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3B42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7D51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ADEA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F819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E455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AACE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38.37</w:t>
            </w:r>
          </w:p>
        </w:tc>
      </w:tr>
      <w:tr w:rsidR="00C03F58" w:rsidRPr="00603589" w14:paraId="49E1F6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3A73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61AE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5D7E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B9D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9B2C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145D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4346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34.09</w:t>
            </w:r>
          </w:p>
        </w:tc>
      </w:tr>
      <w:tr w:rsidR="00C03F58" w:rsidRPr="00603589" w14:paraId="3C782E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B77E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7AED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EB8F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F995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FB69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FC80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E947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31EA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A380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915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B023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3D66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862F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E003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FE7D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39AC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EDDA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D8EE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308D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ACD8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01FF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BFBA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5B4A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45FA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9FDE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174D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F3D6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86F9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0F87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D4F6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F7DF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81E0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AFB6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0BF2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6157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69CA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8081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F777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C1B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391A5A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87E4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4AC2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12F0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9B6B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68F6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CFEF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223A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20.49</w:t>
            </w:r>
          </w:p>
        </w:tc>
      </w:tr>
      <w:tr w:rsidR="00C03F58" w:rsidRPr="00603589" w14:paraId="672A51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0E8D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473B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BE40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B29C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374D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B280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E78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8454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982F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598A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104D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85EB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A08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90D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6FA7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BDC5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ADD4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CE3C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F156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93B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46E0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128A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691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10.50</w:t>
            </w:r>
          </w:p>
        </w:tc>
      </w:tr>
      <w:tr w:rsidR="00C03F58" w:rsidRPr="00603589" w14:paraId="130FBB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60CC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A1A5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65EB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15E3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CE7F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FC95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FB76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9.38</w:t>
            </w:r>
          </w:p>
        </w:tc>
      </w:tr>
      <w:tr w:rsidR="00C03F58" w:rsidRPr="00603589" w14:paraId="0687A5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9BA1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979C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5BF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E42E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E7D3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9FD9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65E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2458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DEC28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D9E9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F2A8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3791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D08C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ADE3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0D02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8.33</w:t>
            </w:r>
          </w:p>
        </w:tc>
      </w:tr>
      <w:tr w:rsidR="00C03F58" w:rsidRPr="00603589" w14:paraId="6490F6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5BC6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CEAE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092B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D7E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FBE7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F1C8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A20B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0C8E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3B68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1377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E47B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6D42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8B04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32A3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AB9F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6.21</w:t>
            </w:r>
          </w:p>
        </w:tc>
      </w:tr>
      <w:tr w:rsidR="00C03F58" w:rsidRPr="00603589" w14:paraId="58C2DF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D0BD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0F1A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84DB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F70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F57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FD78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0D3B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A9FC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10B0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5340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E468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98AF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A39F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2412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D3D5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5873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5AEA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D579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B0E6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9161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53F2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790F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5EE3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8FD5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4CE9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9876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1073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2ACC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06CC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D45C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E105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DFA2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FBA7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47E3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E8B9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1E4F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C9D3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BDCC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4B17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A447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68DB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B37B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8AA1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73F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EE2F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A8C9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4E08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8094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6580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114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CA23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C54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6A16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E9DF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37F3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5BAC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D937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3961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6334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DE48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85E0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F2B8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9676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38E3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F269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C34B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322D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16E6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8589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ED2D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FCA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F195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7821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AF27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8890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122F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B53C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D771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253F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EB03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04AB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459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E2F7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4D52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5857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2E5B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705E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DCC3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0299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BC2E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47C0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ACA6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7985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F8F5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FEBE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654D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5345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9E83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3958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FB47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F682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062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E536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F1A6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5C50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7A76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1F0B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0F20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6173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9C83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5E8A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64E7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8115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1300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F9A8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B359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7C47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DE63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8F60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F306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15FC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АННА БОРИСОВА СТОИЧКОВА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744B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91B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96E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8DC8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5ADE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1DF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BD08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486791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BA0596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751226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4620A8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39.651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5FB99A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602A5B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7.065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459DA2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148.36</w:t>
            </w:r>
          </w:p>
        </w:tc>
      </w:tr>
      <w:tr w:rsidR="00C03F58" w:rsidRPr="00603589" w14:paraId="01514F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0196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E48C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DE2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168D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17.548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4128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A850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1DA5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42C6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5ACD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87B3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07BA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842E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F842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1E36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30C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46BF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C0F7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D3F9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0E32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C32D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B429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B6D1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9EB9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BF86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298E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5884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DEF7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D009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FDDE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66.33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530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8FE7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108.13</w:t>
            </w:r>
          </w:p>
        </w:tc>
      </w:tr>
      <w:tr w:rsidR="00C03F58" w:rsidRPr="00603589" w14:paraId="5ED8C9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8DDA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0DFC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AEB4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5516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3EB0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174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FD34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444F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B412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2DB9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2BCA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0AE5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0C8D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AB9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43C0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697F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AA85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BDC8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AFFC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74B9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F55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85CD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2A93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7B5F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4292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08E4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1FCB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C68F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8D54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F7B8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6D5C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2029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FE18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0B90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A11E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1E0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3510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CA3B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479B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A41F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E726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BF7D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4984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6EEA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2F51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6912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023B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39BA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53DE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81D7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428C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0B6D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64A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39AE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DE7B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4D4F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A2D0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1FC1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4D07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23F3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43AF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C033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939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F83C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E300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A4C2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C2B2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346A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E552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A5D7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3680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A64D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2A30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96F6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7423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7AD1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D66C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1E1C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36C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A309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E8D4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22C9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AA6C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1098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B857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0DF8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1228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9A36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B4D5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5F42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8CA0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FF42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AB2D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F38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145F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0E50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2947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B94C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AE33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0BB3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FE17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E389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1C34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3BB4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2693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FB6E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CCB4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362C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686A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D54D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FACA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7CB4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8516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AA19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AE92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4429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F36D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BFF2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B5BF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D12C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2E03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3744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458F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AA8F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4A4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AEB6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8A68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8FDA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AE40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F7DE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16DD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4D87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5F72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C221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802E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CAF6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D113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E2E5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800D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8C18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9D36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3E60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0C95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B803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6249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A22D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C667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8CE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EC9D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6D0E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E029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4E32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5F23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DB0D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A7AC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81C1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F882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BAE7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48E3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0786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F50F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5328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3849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7A74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E1A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BF88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EEF3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7.01</w:t>
            </w:r>
          </w:p>
        </w:tc>
      </w:tr>
      <w:tr w:rsidR="00C03F58" w:rsidRPr="00603589" w14:paraId="2E007F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AD5A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8588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D12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9F65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189C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3FD6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146F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3181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2547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2657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068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9C09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18A3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420F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65BD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</w:t>
            </w:r>
          </w:p>
        </w:tc>
      </w:tr>
      <w:tr w:rsidR="00C03F58" w:rsidRPr="00603589" w14:paraId="1DBDB3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3691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7479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68EA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0656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3649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AE0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A583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97D1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A2BE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7DA4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16AB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CA67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F8A0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439E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26BF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CBB8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3D48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040B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2AAF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96C1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9A8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84A2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619C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8562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668E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7AE4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A466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FFA3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387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6938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B94B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52.49</w:t>
            </w:r>
          </w:p>
        </w:tc>
      </w:tr>
      <w:tr w:rsidR="00C03F58" w:rsidRPr="00603589" w14:paraId="3BA579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1328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F6D8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D692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CB36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F730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0F9A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AD8A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D768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2F5F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7082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40D0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7E1C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2B18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4F84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9951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659A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C52C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5521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0325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D436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33B2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581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E7CB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36.03</w:t>
            </w:r>
          </w:p>
        </w:tc>
      </w:tr>
      <w:tr w:rsidR="00C03F58" w:rsidRPr="00603589" w14:paraId="5E6343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EF6A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DE68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650E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ECF7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D2F7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6708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C42F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35.04</w:t>
            </w:r>
          </w:p>
        </w:tc>
      </w:tr>
      <w:tr w:rsidR="00C03F58" w:rsidRPr="00603589" w14:paraId="1F66B9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0EFE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414E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5BB3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F180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D882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1DFA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2054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39BC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EEEB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C603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6EE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D68E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2507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9B05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3AEA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823A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0D8B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B7E9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857A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B50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A29B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3B4C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E594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9389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0DEB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0E70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044A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9A9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8B2B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191F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DBC7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F90E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0A13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9F9C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39DC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CA1C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B967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BC66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AA07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D0E8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BA6A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9B4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09BC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80B3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6533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6F3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183C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E441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7F9D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C04A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E8E8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37A9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7E14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DCD0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309C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E1E4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B6FB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DB76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5569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C58F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13DC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FF7B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4075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9B12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03B8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BAAD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97B7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5AED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44CB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5083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C6A4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408E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10F1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FCD9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29BE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7D6E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05A5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9CC1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B43A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A314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B087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5D7F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E4B6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4459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338E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DBE7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4FCE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87AA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6806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DA7D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1C07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5A1B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CD1E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0AF3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34B8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F719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A93B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68F1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180C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9E3D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AA0D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D2C6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0B63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18.89</w:t>
            </w:r>
          </w:p>
        </w:tc>
      </w:tr>
      <w:tr w:rsidR="00C03F58" w:rsidRPr="00603589" w14:paraId="429312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8D9D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F256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E7FF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4B84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223A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3D7C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DB92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CEC7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4AF6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E540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EC4F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AA2F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FBC9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7A33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099C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D3EE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C515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DCBA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E9C7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9B9E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16A9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6EA6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F33F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63BA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6F3C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6AC6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5D31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44EF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97C8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EBBB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7BE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12.02</w:t>
            </w:r>
          </w:p>
        </w:tc>
      </w:tr>
      <w:tr w:rsidR="00C03F58" w:rsidRPr="00603589" w14:paraId="0953E6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020C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A8AB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D6C0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93F4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23D4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8FFC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CCC9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10.54</w:t>
            </w:r>
          </w:p>
        </w:tc>
      </w:tr>
      <w:tr w:rsidR="00C03F58" w:rsidRPr="00603589" w14:paraId="1B76BE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BA6C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E0A8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BDDB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9D6E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B40E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9E01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AD39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FBCC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7DB2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25DB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635B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C883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5892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F7CC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5AF8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451F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DB2C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433C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7475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DD02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AB51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7399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E0A5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4620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D3B2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6556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B1AD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6844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0DC3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17B7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D688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3.84</w:t>
            </w:r>
          </w:p>
        </w:tc>
      </w:tr>
      <w:tr w:rsidR="00C03F58" w:rsidRPr="00603589" w14:paraId="4484C1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5D7F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0161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107E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D7E6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C3AB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9DFD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023A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5CD6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0C61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F96E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193B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FDE9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F4D5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9C75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6615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E766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9D69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EDE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1541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77D8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8.008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C068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7B6F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6557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2D32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576B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B199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5C94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CA3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CF2B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C3C4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434E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D43F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06F1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5C78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7BD2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43BB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6E57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2FD3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D0A1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F774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A25C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CEC6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9BD5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544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28AB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4FA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BDC9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7F57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3ADE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76D1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4C54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5C3F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EA3A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CA3D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9DF9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CFE0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424A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412D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78AB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63C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9599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2345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2DD8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AE79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E5A4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D4C2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2EC3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0C73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C1AB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E3C9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B0D3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D123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73CB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4EA1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A60E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7FBC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5DF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2F68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CA0F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87DB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5383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F676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1D87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D4F1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4080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965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00C4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DE53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0545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41D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85B6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B8A9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3CCD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AC11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3329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7C29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3572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7A22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87E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D63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D854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1D2A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EE77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BCF7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5887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3FF6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D000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A0F7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402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BE72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33A7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805C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7668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943A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8454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BBBF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B427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55D4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C701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759F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65A3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32B5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75E8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53D5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201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383E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C87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CCB3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6F1D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D187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417E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9BFE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7C8B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0D94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0E1F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1099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0BCA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6312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D7AE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420B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B68F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B3FD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0F17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64D7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E218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C6E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DE6B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D585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7C79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50C8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29D1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7.29</w:t>
            </w:r>
          </w:p>
        </w:tc>
      </w:tr>
      <w:tr w:rsidR="00C03F58" w:rsidRPr="00603589" w14:paraId="6F58AD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AE85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4C34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9200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2AF8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7A45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CB97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8E62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9B03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0192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556E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7B4E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91A9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2C2D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E26B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5017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1284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E00C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56D2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C46F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F264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06C1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483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9AC2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B959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60A3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7577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80CE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6CE0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E78F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6D5B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55DA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6D44E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B7C6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5357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621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A0CD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E5E4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8477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FBC2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6D93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F869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E493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ED82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AAB7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554D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835A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362D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2078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BF25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1187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85CA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B473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CE00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F76F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7957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</w:t>
            </w:r>
          </w:p>
        </w:tc>
      </w:tr>
      <w:tr w:rsidR="00C03F58" w:rsidRPr="00603589" w14:paraId="17590D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B1A9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AE6E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DE63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8CBD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3F74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6235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A155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D5B6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761B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F973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CE20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BDAF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135D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F9F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78A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67BA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BF6F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2C39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A7EF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A173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DC79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231B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E30C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2F08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63F3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7F28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4045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A707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C56D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08F4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A6D4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5869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5965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A690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0272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0045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71FB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C525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3416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18.89</w:t>
            </w:r>
          </w:p>
        </w:tc>
      </w:tr>
      <w:tr w:rsidR="00C03F58" w:rsidRPr="00603589" w14:paraId="088B16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CDCF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A111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1F65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80AB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5088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9C00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CC0F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F38E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E01B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7E01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1716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D9F7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E958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EEEE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50D4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CE95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C009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3DF0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4333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0C8E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CCD3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CC9D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C197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1CD4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3B5D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700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58A9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5996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FC5E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B65E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5294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1E0C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0E68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BA06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9AFF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37AB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ACF2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D34C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1809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D2A2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E00E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A539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8B5C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76E8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C04C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5344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8776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87EFA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AFB3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8260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AF2A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F3FB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04C7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779C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C28C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D211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012B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FD7D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D6C9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0A3E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014F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5FF9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FCA8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10.50</w:t>
            </w:r>
          </w:p>
        </w:tc>
      </w:tr>
      <w:tr w:rsidR="00C03F58" w:rsidRPr="00603589" w14:paraId="75262C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F27E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EBC5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0480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C3FB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8443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197F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3108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FADE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81A8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2A55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1634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E12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B8BF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A4A2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EF6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1B3B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498E8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EE1C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D86C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D81F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4CF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9E2E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76FE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372C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D0E1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5F9C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11A0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5976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2CAA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9947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60D7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9.45</w:t>
            </w:r>
          </w:p>
        </w:tc>
      </w:tr>
      <w:tr w:rsidR="00C03F58" w:rsidRPr="00603589" w14:paraId="43129A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AB5C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0EC5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C4D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91DC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B332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9A45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771F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7.55</w:t>
            </w:r>
          </w:p>
        </w:tc>
      </w:tr>
      <w:tr w:rsidR="00C03F58" w:rsidRPr="00603589" w14:paraId="15743A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CB7F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ECF7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CF39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D89E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35DB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31D2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6E09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</w:t>
            </w:r>
          </w:p>
        </w:tc>
      </w:tr>
      <w:tr w:rsidR="00C03F58" w:rsidRPr="00603589" w14:paraId="0862A2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E514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4655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4A2A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3BE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9DF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98EC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BB0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4FD2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FD37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43A9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D83A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40C2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75B3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7732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E1A3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42.63</w:t>
            </w:r>
          </w:p>
        </w:tc>
      </w:tr>
      <w:tr w:rsidR="00C03F58" w:rsidRPr="00603589" w14:paraId="3B1AAB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599E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1FF7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78B1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3680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DAA1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146.25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6FA9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C13B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67.17</w:t>
            </w:r>
          </w:p>
        </w:tc>
      </w:tr>
      <w:tr w:rsidR="00C03F58" w:rsidRPr="00603589" w14:paraId="436613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2A41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1EA8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2021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B318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CD30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D3E9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A447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2CA8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07C9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CB35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D734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112E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3B88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E67C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33D9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DB6E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4DA5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CFC2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6787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D5A7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994D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4FD0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EC35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37.71</w:t>
            </w:r>
          </w:p>
        </w:tc>
      </w:tr>
      <w:tr w:rsidR="00C03F58" w:rsidRPr="00603589" w14:paraId="0AA1ED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2FB5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645C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4E09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E27F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39F2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286A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8B72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23D4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203B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AA04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6DD1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18E9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B327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FCFF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D74F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126D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976D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5730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EEA5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6170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32A1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6A8A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536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97E6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00BC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4C0F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FD96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7048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9C3F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2FDD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6401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24F2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83DA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542C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44EE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874B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76EF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D579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AD3D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2F47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7D45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E63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6D26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7648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CD57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A686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789D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513DF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D348A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963F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0550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E52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3A75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BADD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D84E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E07D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C210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0009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761E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7F92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26A2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25F9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DE5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4447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4B36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6A30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DBCA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F65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62EB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FA71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F24B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18.90</w:t>
            </w:r>
          </w:p>
        </w:tc>
      </w:tr>
      <w:tr w:rsidR="00C03F58" w:rsidRPr="00603589" w14:paraId="0B8BAF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73F3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6031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587D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E3D9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13F7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FE46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E73F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7267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E423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2D83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0B27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F850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4415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FC34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6FDC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5299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F623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C379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12E2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792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F604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0EF0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1F28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0803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D3FF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FBC2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5C06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68EC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4E01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8AF7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4BE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1578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84E4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39E1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8D1F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0330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6627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0392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1D2B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CA75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C877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AB2A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98F2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9CD1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0BC4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8E61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3509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E2DA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05F1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0E2D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FF6F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5264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DE31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20CF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D3F8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176.35</w:t>
            </w:r>
          </w:p>
        </w:tc>
      </w:tr>
      <w:tr w:rsidR="00C03F58" w:rsidRPr="00603589" w14:paraId="46B47B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E3BE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FCFD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9EF9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CA12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2393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E63A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603A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2C92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FCB7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1AF3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F63D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98A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89DC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EDC2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53FD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0991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EC34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9C42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A95F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B889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8E05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7609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523D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80E1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1044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1803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4195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1414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6CD6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6440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0D18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6A13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561E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D506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655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B435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7486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59B0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D5E9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7C91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6BD8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5739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5150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7CCA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706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9718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83FC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818C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D771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1CD5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425A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86BE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3BC4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E5CD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09B5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C9F8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01FE6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89FF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2446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B29F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A3B8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DB00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AE67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FEC2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5BD4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F22E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E6F0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A079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7163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FED0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8A76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D9DC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66FD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2971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EC73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2687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39A5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96C7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8296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197A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F5D2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A850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1E04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B0A9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6C41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18B7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3C87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C7BF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7F1A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1993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4CD4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91B1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4B1C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A0AC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076C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E5B3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06A6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1F7C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E9B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D678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D082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2477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16CD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3C14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117E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36F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0658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76B3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BEF5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E4AB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A432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3660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FA55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B103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E1FF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0D21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D722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5DC3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1A0B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7109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32DF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ACE1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5451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BFFA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0164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8A49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24D0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30.50</w:t>
            </w:r>
          </w:p>
        </w:tc>
      </w:tr>
      <w:tr w:rsidR="00C03F58" w:rsidRPr="00603589" w14:paraId="113670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87D8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842A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5E30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8723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5788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29ED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9402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A81B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9406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D5DB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5B9F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01DF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EC71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BD23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FAA5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2910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26DD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055C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A9E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9F4A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F7FD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B230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0566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18.86</w:t>
            </w:r>
          </w:p>
        </w:tc>
      </w:tr>
      <w:tr w:rsidR="00C03F58" w:rsidRPr="00603589" w14:paraId="3A6556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629B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EB0B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26A1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19E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F970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538F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A3DD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4911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A23D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2BE9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A21A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E506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357A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9C77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B16A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15.37</w:t>
            </w:r>
          </w:p>
        </w:tc>
      </w:tr>
      <w:tr w:rsidR="00C03F58" w:rsidRPr="00603589" w14:paraId="3A643D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2C69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CF23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A22D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AD62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BA32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1E65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3175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9C0D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965A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25D4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53E3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57B0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2B52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063A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EFBF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12.59</w:t>
            </w:r>
          </w:p>
        </w:tc>
      </w:tr>
      <w:tr w:rsidR="00C03F58" w:rsidRPr="00603589" w14:paraId="35BB60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BCF9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C70A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EDAD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3729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3F24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5DCF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ECCE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51FD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6321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00C4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8B2A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ECCF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E8C3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9CCA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1009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7.63</w:t>
            </w:r>
          </w:p>
        </w:tc>
      </w:tr>
      <w:tr w:rsidR="00C03F58" w:rsidRPr="00603589" w14:paraId="6BDBEB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85B4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72ED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FE0A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DB5D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AEA3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CC59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8B08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A243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DC91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C7A0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5287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1D8A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16.497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5B63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015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E7F4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274D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F8D7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7A44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A9B6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BEDC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2E3E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16E2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EA43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B543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DAFE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51E2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7628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FFEE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5DD2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73AC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BB97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380B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FE6A2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3C00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E5C1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45D8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8728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2CC1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0E28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3E92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1F69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0EE3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4351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8765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5002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867D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9708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84A5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8795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866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8048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6AC2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BE0E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41FA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3551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7596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D748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10FE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002B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804E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4477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B30B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D36F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75A7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2A8D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78F9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0AB6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108D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1828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C90E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489B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01ABE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A1DC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8D16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AD52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4D96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9390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0E23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81AE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93D7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2BE8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710F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758C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8F24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799C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65C0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A777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A46B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CBE2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AD72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1948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F031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B7AC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5D05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A0D1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B5C4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C8FE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D768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C0DE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2C30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40FC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17FF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BD3C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DECA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30B2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49F8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CBBC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0095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79CA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6C08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7D9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3A37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1E2F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0DD7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1A4C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F66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33A6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9272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3E2C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E07D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801D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FF07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C261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3187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326F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F220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D1D4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E928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47E9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D322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E877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3248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1645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7BF2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1BFD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2815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C70B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06E9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3F1C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237A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0F58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BACE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90C0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657D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C9A8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4849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3BCB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E85C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27F0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420B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C700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1C0D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8C54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86BA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B0EC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5E72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5F00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9A22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33BE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2A9B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4639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249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363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D471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1B1D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599E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240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14EE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9F27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C2DA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560C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17E5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D69B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09C5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DB9C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A9C8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0AF9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1D13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877E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0536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FF0C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999B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DD8E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AEAD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87CD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D1B7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6DEC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1E92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EDD6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3D98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0389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EA29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4FE8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935B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3C9E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9D3B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FDE1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C94C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7E14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99F6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5531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5894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4C8B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9F5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0816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4CEC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1CCA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2E38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9F9B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2DBC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ABE9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3442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DD50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700A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4BE8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9EDC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4A57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040D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7B35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CE65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1805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A0E6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AED1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903E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7510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FCF7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BB9F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E319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6412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2FEC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9497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99CF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AB79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55D9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887E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66BA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0F41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40B3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37B1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8842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B2D8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2C49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1692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EE29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BE14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2CA2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73CC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C705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75F6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8FA6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EF03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5A90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5AB1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61AF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8BF8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C2F82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3D3C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4633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3CD4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AE14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54F6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8BCA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F659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BE63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B5CA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2679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0C23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B26A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A140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2339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73B3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FCD3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02D5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BD51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FAB7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78.60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631F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CBF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A724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2EFF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4B3B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4F52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1A0D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7FAC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1B1C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2A07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7743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68A3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A131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3727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F026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FC86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B6C4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A8C2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488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CA4A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0250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01B3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3E47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44DE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2A0F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A1B2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37EB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6093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920D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D025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2BD2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2DB4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723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D106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F549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0645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77AB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1DF0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EED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45AB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CFAD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41D2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2F1E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B059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F93A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F746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45D8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991A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A0A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6282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4682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F68F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8193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4F6C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0B16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6655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FAC1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D2E7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1612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DB42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D59F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02EC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2E8A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7F5C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F9E8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6521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C2C5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2DF9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95EE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5FF2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EED9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2B40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591B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7A03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E1BF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7091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147C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DEB4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CAD3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1CA9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8C40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3.936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98A3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CC04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CFEF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7659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F292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DB1B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B053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849C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686A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DDB4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53C9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EF8E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5713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81B6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5580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4092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419A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C4DA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0B19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3592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4A9F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DE2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AD57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FD1B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063E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A4A7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BD8F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6C3A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4738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5CE1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44EC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286F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40C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B22C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5DB8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A4E6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055D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E7E7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B76C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C62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E148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B45E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97AB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A5B0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26D3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9A5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0A4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8161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9612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41E7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4816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0FE8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620C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8ED4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6A9F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7930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4C7D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846E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95FC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7B48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6351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2A13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44A2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1690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B429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B70F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E50E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3062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AAC0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A17B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0363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0955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3490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8AAE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67E7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E95C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432D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2C97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CCE2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2475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BFC3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AA8F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40E0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FD0C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9C45E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3385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9218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B1EE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3.115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17E3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70D3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6851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F196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C2FC0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4B54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FD9E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B5E9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BCF7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81.51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64F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A152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63.94</w:t>
            </w:r>
          </w:p>
        </w:tc>
      </w:tr>
      <w:tr w:rsidR="00C03F58" w:rsidRPr="00603589" w14:paraId="2BE26B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2D4F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5EEC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9512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EA8C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20B7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3AF4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C684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E441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3251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7CE5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8BD6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A597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B3F6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01BD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D420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CCB2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B1F1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7DC9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A43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393B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A280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3908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FF28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DF75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EA13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0863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D236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78.59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764C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6EE0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99EE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7065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B249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AAF0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DE6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42A0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0165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8EE5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151A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B83A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24EE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C0DE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20FD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9FA0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DCD6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18B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41EF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993F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142FB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E56E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C7C7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4B60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C4A1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7370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9DAA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B29B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62.98</w:t>
            </w:r>
          </w:p>
        </w:tc>
      </w:tr>
      <w:tr w:rsidR="00C03F58" w:rsidRPr="00603589" w14:paraId="49060F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77FC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3056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6099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EC45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2196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98A9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AEB2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94FEB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8197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9C1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D6E5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1FB8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F752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243C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2E48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03A9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FC3D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CA3F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FD4A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1FD3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0124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F05D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370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5B66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8DC3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9E31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DE9A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CD88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FBE7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FE62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27A1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D0E6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675F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D831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FABD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3DA9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962B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FF41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8B73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0FDD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2189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964B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D07E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9E82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10A3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5849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1AE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4264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A8A8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66B9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F04F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275C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0C34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465C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50CF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54B3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0793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C04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1462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163F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A111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28E7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3723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694A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6B94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2CDE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683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299A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26BF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8189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80FC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545E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4A44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2E73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0D8C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D808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D948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CAA8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B3FF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902F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B98B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2E3E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1227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7D9C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FAF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D18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A59D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E238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81A2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4E05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3236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5657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642D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422A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6619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5A02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9332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0087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4834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0F94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BE3C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33.341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2663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B615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53.51</w:t>
            </w:r>
          </w:p>
        </w:tc>
      </w:tr>
      <w:tr w:rsidR="00C03F58" w:rsidRPr="00603589" w14:paraId="624F0B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1C09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9A08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48C7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138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BAF7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C0F9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2C5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2989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6B5B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915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1290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4BE8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12AB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3A86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3A00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52.50</w:t>
            </w:r>
          </w:p>
        </w:tc>
      </w:tr>
      <w:tr w:rsidR="00C03F58" w:rsidRPr="00603589" w14:paraId="44D19C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972C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95CD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F400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C857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DA92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4266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5131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0F05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7369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9E05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47DA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8B9B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C7C2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81.52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87EE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CB58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52.50</w:t>
            </w:r>
          </w:p>
        </w:tc>
      </w:tr>
      <w:tr w:rsidR="00C03F58" w:rsidRPr="00603589" w14:paraId="713BD6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44D3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5F8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8542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4C6E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31E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F3CA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B14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80B9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9545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9B44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8EF8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F236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1484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21B4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0D26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52.50</w:t>
            </w:r>
          </w:p>
        </w:tc>
      </w:tr>
      <w:tr w:rsidR="00C03F58" w:rsidRPr="00603589" w14:paraId="28CE48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4A8E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435C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38A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8729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5FCB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2010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1B71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4536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B142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4A30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229B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AE6E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CDA9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F13B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73A9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EEB9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5216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26BF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9467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424C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84FC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D822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A12A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DF53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4342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6771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697F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5C9B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D4F4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A97D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4284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A07E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979E3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9D07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38BF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05A9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3C60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57F8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F33E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13B3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0F64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A198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650E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D798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F9BA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6371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152A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A309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E0B2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2C39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A8D5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1D06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8CA8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26C1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E9A6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F5A7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B531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34A3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675A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FAD2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6B53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74A9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8ADA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E338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2B81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21A7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1ACD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485E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4D68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C003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58DB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F4A2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FC55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57D4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F5B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A662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1F12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0B7A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5F31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C172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198E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7C6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CF0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9DF3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A5B8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A307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6091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898B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5A9A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E3B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12BF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3D4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1C77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2B82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2C03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865E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CAFD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7CA2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6199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514A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997E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A019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0366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306B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DC82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74CF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504C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95D7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7C03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911C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F76D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173B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9795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460D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8C18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9525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C94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94CA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3096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8FAC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527A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2C11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9BE6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ED7A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79B4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15A0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AEA8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E351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DE47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6117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CBB5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FE6B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8141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B779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B9C5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3306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C703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CB71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CDBB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A796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56D3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0DEB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1B8E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9551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8B15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B1E6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E501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881F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2FCD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DF1D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7A9A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2493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6F32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F553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8005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5BCE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02A1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0A85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C24D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F7822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33BC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CD98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5485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8A3A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F434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870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15F8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F206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49FC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5B04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CFA7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5907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8E2A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F9C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6594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4522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E0A3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F51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FA8F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623E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1441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3297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EC4C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B200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4FD3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8356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8897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1C4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1528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B878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E64A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748D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C902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6AA7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A9D8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E4C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E225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BF9D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12AC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6B7B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6358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38E4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A87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9EFE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93E7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29D6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0DD3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3629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795D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043B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5C6B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97CE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D631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3A38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A828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637D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E57F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4845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8E05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72EA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8EE0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577B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1785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41.98</w:t>
            </w:r>
          </w:p>
        </w:tc>
      </w:tr>
      <w:tr w:rsidR="00C03F58" w:rsidRPr="00603589" w14:paraId="07E976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E3AC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52AB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7BA8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054A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11A9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95EB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699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AAEC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7FE6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AE13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2771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41BC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DA87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8DAA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DD1C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E177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34BE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6D5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9AF2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5493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BAC2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B67B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AEAA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7334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C2DA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36D0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E68E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E4B2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A3F5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1C03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B240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766F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AC14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974D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7C1D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74F1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5100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95BA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1F01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B5E3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AB45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95CA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8CB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7E5B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9BB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BDA6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A6A2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B473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DF79B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4C43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B936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77B4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4FD4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81.34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9D64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267D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37.75</w:t>
            </w:r>
          </w:p>
        </w:tc>
      </w:tr>
      <w:tr w:rsidR="00C03F58" w:rsidRPr="00603589" w14:paraId="54E793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C727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4F40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6D95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FFF1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D251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89FB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81DC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ED9E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18D6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E001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A7A5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8B03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1463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3D34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1EA0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9A3A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EA82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9907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80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4BC4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C3DC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E7B1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A066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EC34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B264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B665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61B5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6D5D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B21D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343B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D52B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54C5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AA87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1B74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63CD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CD8F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1313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CCCB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9B77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29F32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2D33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2858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D030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EFF6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CA2F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9A02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5DE5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C07C2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62E7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46D8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EDA8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58DC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1794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A995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E57B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7870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68A2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3059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F7CC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7F0C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0207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EBDF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E5DD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D8E8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7D09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F42D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8E39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3987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00F6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0B82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A22E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956E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6D52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110F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87B1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C30D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E3E7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2A52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9C3B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DDA4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ACD0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BD2E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AF4C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77.22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16F2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5049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13C0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D84B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010E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F0B7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B30F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5943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7F7A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956E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CE07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F5B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1B7F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A0C4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97C0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B812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A6AC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26E0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751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8BCB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1FB6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EA6B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23D2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617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3B67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108F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61E0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DF7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F791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AFD5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A61F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1250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B78A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4890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DFA6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0C1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3D80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86DF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4296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A3E0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F029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7480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828F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C499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46DA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86BC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0564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FDC6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AB12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FD8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BE1C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4E20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4D93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464A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B1E0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059D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8471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158B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8A9F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1359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07B4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1445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A8AD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17F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C52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5505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B637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7BCA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8A2F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B5CC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7739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E923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F786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0055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EBE8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385E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14.70</w:t>
            </w:r>
          </w:p>
        </w:tc>
      </w:tr>
      <w:tr w:rsidR="00C03F58" w:rsidRPr="00603589" w14:paraId="33C281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49F6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8F36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380B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0FEB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BEC0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F802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7529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14.70</w:t>
            </w:r>
          </w:p>
        </w:tc>
      </w:tr>
      <w:tr w:rsidR="00C03F58" w:rsidRPr="00603589" w14:paraId="4C906E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DDBC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9EA9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E7E2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FA3F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5C0B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3AAE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4037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3EE1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FDE2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E65F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FCC4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14C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F531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720D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7EB0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48A8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6F0E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9B95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CDAF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CB56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C4F5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1C86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5EF0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CFFA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6535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D567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01E0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02AF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24.832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00DF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8D1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0903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6324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BFAD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62BD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188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CE9D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75EC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EFFD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DD50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D56B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6F2C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087B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7AEE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2EEE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8CCD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BE01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5E11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07B5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8811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0D1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66AF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5670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20CC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3F8C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FBC6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A20B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DAB8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DF7F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3AC2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5770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8B6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29.28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340E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147A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63.05</w:t>
            </w:r>
          </w:p>
        </w:tc>
      </w:tr>
      <w:tr w:rsidR="00C03F58" w:rsidRPr="00603589" w14:paraId="2A8525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9AD8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6279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C9D1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8500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789E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702A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2069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97B1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0898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D1E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292C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ABE0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C00A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4E63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538E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CE26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8C77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BE85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1E41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D276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0DB9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9DD2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A346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2121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9F9E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9368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176E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E516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9289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AF43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B9F6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63FE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11B7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BC84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4461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6F5A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E39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29.29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2160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86CC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36.04</w:t>
            </w:r>
          </w:p>
        </w:tc>
      </w:tr>
      <w:tr w:rsidR="00C03F58" w:rsidRPr="00603589" w14:paraId="4945BE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1AA9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EE83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3CE5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3384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6BD1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46FF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BA4D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3EDD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A469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6A4F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7214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92A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CED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E9CC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5F25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FF67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CBE5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2BB3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9C7E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A38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4E25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0965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9603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EC3B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2353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527C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80CC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36A7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C225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28E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BE9F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20.99</w:t>
            </w:r>
          </w:p>
        </w:tc>
      </w:tr>
      <w:tr w:rsidR="00C03F58" w:rsidRPr="00603589" w14:paraId="5909EE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A683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0591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B938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AA2A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2BFC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729E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2BEC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9DE8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1751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9A80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2DB1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F9C7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6FF2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A8A1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439A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8C30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E0E1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3361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1EA0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0C1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2C1B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32EF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2BEF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1C1A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1E9F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D513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625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D4DF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89D8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3C53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60D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73D4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2EDA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8B14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9B6C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946D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470A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5E53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AB29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691B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9A82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841D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5E5E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534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59C9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95FD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22D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930E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50246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91AB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5E18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1.373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D644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23.769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FF20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911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542E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026D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8F55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C19A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4732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732E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15.198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C989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AB1E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C3BB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2775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3568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051E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741A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1E9E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A7EB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102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E39D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C145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DE92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9ED4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487E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3B9F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4F91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9189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4861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F8E0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8FA9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74D8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9552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785B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54E4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BDE9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C3A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6333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DB74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1F3C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57F1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E4B5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042F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940E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F17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123.69</w:t>
            </w:r>
          </w:p>
        </w:tc>
      </w:tr>
      <w:tr w:rsidR="00C03F58" w:rsidRPr="00603589" w14:paraId="1243CD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BC74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C743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6744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CBD5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5.522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D79D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C516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E9D2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B623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3735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01CC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1AF9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ECA2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2301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009F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EDFA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7010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8553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E0A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C2AA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1487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9A96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9F40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7396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8EE7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3D90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DD40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FDDC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0231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20FC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8810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DB42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100.09</w:t>
            </w:r>
          </w:p>
        </w:tc>
      </w:tr>
      <w:tr w:rsidR="00C03F58" w:rsidRPr="00603589" w14:paraId="540F8F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52CB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4561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C233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3C7C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7A42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61E4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7993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9B30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0866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55BC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1EF3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7E2F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FB46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C3BD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4E86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3F10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9509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914F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9F99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CDCC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20C0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957D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FFE6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4EA9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669F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F5A9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79AA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96A9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E467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6B4E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A093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3F87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B6F5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FE34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214D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B22C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6BB0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6FFC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3D14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83DC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37DA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B860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4CD6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BB0C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E9DA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7A98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4887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BD6B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B2A6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B9FD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3F14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12CA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FCBF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41BA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A0F4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6AE7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C2D3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29AD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DF56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F739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7802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025B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81FA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3217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33BF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5211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759F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65BF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7352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2D17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F514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C300A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A961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1F5F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AFC6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6CD5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5567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6B19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C99E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28DC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FC92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8A73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83CA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0ABA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AF48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76F0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0273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CFC5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944C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54D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A67D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334F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7F80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607C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A40E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DC4E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D54D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FF61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4328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87A6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F874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99D0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E575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68E7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A999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63C7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D900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E44F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D1DF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813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1367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C53B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7AC4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C7C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816B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F4C0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85A1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7F8E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8C2D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E341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83DD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D407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2821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AB94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78BD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FBDB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18E3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3F76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4F34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9530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7A49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74B4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3C1F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8BD6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A085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0B3C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A267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5A88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3AE1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DFD3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BED6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3838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D20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0A7E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0F07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95D1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8E59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15B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178C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74D6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4841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1CCB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A1EE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390E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DFCC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C557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C4F8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8AD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2D40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A78C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B2EA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8AA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D850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8818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2E22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EEC1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8AB0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BFCE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D8F1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B28D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E997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63D7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49F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21B9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E0CA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8BA1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5BAB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DAF3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C10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8DE5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BA75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3ECA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EE28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0D0F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C935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2632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7849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A7A7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C1C1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3666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170A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BD7F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0D3D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0870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E05E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8EB1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291E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87A6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F846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2B84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D0FA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2C0E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2EF2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1068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85DB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5117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FA0F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A300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87F5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E3F9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D9A8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2323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1D70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6478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60B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32F4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4B21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4F4E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7742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35A8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7B19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9CE6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31FF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666D1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D978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E66B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A639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034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1185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3320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6561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0817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74B1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C580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DC93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077E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7E0B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7A0C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386F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37.80</w:t>
            </w:r>
          </w:p>
        </w:tc>
      </w:tr>
      <w:tr w:rsidR="00C03F58" w:rsidRPr="00603589" w14:paraId="27DB31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8C2F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1879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FD3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2A5F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907C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037D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02DC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C166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FC4D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35C9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7819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646E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01E2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601F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AD98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6E01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809F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7F67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A4D0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F10A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32F6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245E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56E3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F26B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48A0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488F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BA95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14F8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7F31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9AC1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FD7E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5F99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222C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0C2B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AA7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1674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7BC0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44.45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8DF9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9B6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30.45</w:t>
            </w:r>
          </w:p>
        </w:tc>
      </w:tr>
      <w:tr w:rsidR="00C03F58" w:rsidRPr="00603589" w14:paraId="42EFC3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9633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4AFF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369D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5605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0EE5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94BE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5D28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8750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3883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1C2C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E676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690C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2410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92B5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390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8E24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2B2C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5483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338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15E1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8BD1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FD4B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48D1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5239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2040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66C6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E905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729C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DBAB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4952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F356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003586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7090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6F58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A696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E60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3352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EFF9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4EDB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C187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68E5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31B8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7952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57EB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F38E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44.50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B968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E4E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10.07</w:t>
            </w:r>
          </w:p>
        </w:tc>
      </w:tr>
      <w:tr w:rsidR="00C03F58" w:rsidRPr="00603589" w14:paraId="1A0D62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83DD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DC08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4A30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33C0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5E37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7F87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7BAF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C0EE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790B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CC9C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A2AD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D4B0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8E5D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A582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7E70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013D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9423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34FA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8266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A0C6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EB36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A303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D6F1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BF8B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8F19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D4E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093B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4DB4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02B5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08B6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3B3D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7A04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6A35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95A8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61E8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2F65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5BFC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F2C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EB71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24.51</w:t>
            </w:r>
          </w:p>
        </w:tc>
      </w:tr>
      <w:tr w:rsidR="00C03F58" w:rsidRPr="00603589" w14:paraId="63D2BA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12C2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C658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4A9A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113B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171E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00FF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531E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0BA5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49BA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89B5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063D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613E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AEE8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246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920D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22.76</w:t>
            </w:r>
          </w:p>
        </w:tc>
      </w:tr>
      <w:tr w:rsidR="00C03F58" w:rsidRPr="00603589" w14:paraId="6C3DBF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CCC0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0128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81F6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E89F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2F7D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E317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055F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18.90</w:t>
            </w:r>
          </w:p>
        </w:tc>
      </w:tr>
      <w:tr w:rsidR="00C03F58" w:rsidRPr="00603589" w14:paraId="2F3AAD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EEE2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6BB2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98C6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F0CE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3209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9569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0A4D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9905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1C60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B3CA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5EB6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8084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60DD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17F1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A608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11.82</w:t>
            </w:r>
          </w:p>
        </w:tc>
      </w:tr>
      <w:tr w:rsidR="00C03F58" w:rsidRPr="00603589" w14:paraId="3F6FA5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7E95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2CE3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1D49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8949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D587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AA9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A802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11.82</w:t>
            </w:r>
          </w:p>
        </w:tc>
      </w:tr>
      <w:tr w:rsidR="00C03F58" w:rsidRPr="00603589" w14:paraId="47CA97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2408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6FBE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E878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6DE1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5DA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2DE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32A4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72A6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1A3B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604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FF98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9AB7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7610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5C8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CD13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339D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7A31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C71B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6F71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51DB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6E7D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C0E5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4236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F963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3044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C95B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D685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BC2E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6017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6704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1433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DA9D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657E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A01E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CEF1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142E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3A14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3470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C2EB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5D36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CA00E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9288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8868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1F06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4234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DB91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7A3C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B4F6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F34D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E54C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AADD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F52F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327E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3743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24AA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34.89</w:t>
            </w:r>
          </w:p>
        </w:tc>
      </w:tr>
      <w:tr w:rsidR="00C03F58" w:rsidRPr="00603589" w14:paraId="1B4E0E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515C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61B7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C6CF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05DC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FBB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9793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F4BE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3A66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9C78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D5B4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8A4D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D76E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AFD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28E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CC35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14.65</w:t>
            </w:r>
          </w:p>
        </w:tc>
      </w:tr>
      <w:tr w:rsidR="00C03F58" w:rsidRPr="00603589" w14:paraId="267B52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8C5D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DAC7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2B90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5203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683F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4DEA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37E5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13.70</w:t>
            </w:r>
          </w:p>
        </w:tc>
      </w:tr>
      <w:tr w:rsidR="00C03F58" w:rsidRPr="00603589" w14:paraId="5C2362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10C1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D7F1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538D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644B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ADCE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D0C4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1802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4A0A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85B4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6DEF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8EC7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794B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4.222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6272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DEDD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E0E8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F68B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8308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F1C0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74AE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677B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F73A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7EA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1C2C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0315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64B3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5208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107E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C7C6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15E1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7517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0A66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74.52</w:t>
            </w:r>
          </w:p>
        </w:tc>
      </w:tr>
      <w:tr w:rsidR="00C03F58" w:rsidRPr="00603589" w14:paraId="5817F4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6B08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41F1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D48C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0C67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EB38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D5C8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7791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BB6D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FCDC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9EE8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3ED5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917B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4340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11D4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0E03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689A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5666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ABE7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E028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8C18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8EF0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A9E3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86D3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482D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0619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01F5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3205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0B1A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0985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5C18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1ED7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18463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18BD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2588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E710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72CD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2FB3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F78D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FFD8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672B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4AE8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BDB1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3D2D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F793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D480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453B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FDD8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1BA0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EC2E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BED4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EF2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DC94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40A7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7661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7AB2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FBE4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DA72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5F87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DF2F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2FB7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A8E2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04E5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E6D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60D7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7846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2264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7AA3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D085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A5E8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DB83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60B7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BA46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3537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9B5D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539E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F79C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3374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05BC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1BA5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9.18</w:t>
            </w:r>
          </w:p>
        </w:tc>
      </w:tr>
      <w:tr w:rsidR="00C03F58" w:rsidRPr="00603589" w14:paraId="355DE0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2114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114C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B4D3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17B6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D27D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2CBA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0DF4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32C6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8612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9300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8136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07CF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A8F2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729C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F1A4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A602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EF68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933F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016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A8D2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AC20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78C4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0E7B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6751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C9FA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8911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6EF9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6317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8661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60E2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E154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C13A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B592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CC74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9DF9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724F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5AE8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9E97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1702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EB2E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ECBA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CBEB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2282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0760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0730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CE7C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84F6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06FA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57D0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F30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79FC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E6B1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2163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FFAE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D679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5CDD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D253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DD8B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4C80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FC8D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CE28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0588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53A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7F0E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9911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392E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B9F6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44FF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0AEF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93C4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EC97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3.54</w:t>
            </w:r>
          </w:p>
        </w:tc>
      </w:tr>
      <w:tr w:rsidR="00C03F58" w:rsidRPr="00603589" w14:paraId="395383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6413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5524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70C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FD84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D977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BA64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B156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13.75</w:t>
            </w:r>
          </w:p>
        </w:tc>
      </w:tr>
      <w:tr w:rsidR="00C03F58" w:rsidRPr="00603589" w14:paraId="028173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EE31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FD20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C317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6A14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ABA0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2744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7304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0F26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341C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4529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5DA4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890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35A0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5BC8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1D8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16CB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528E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216C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3A55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F9C2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A9A6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7162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E0ED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5B75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81C1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EB3F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E36C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B50C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A327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34DA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B240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53E5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B170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3EA5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6E6A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FC62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67FA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F127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893F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31EC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A9D7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B468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0C8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385E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9A13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EDC9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4D22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C256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3CA7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F66A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6E18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A018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D9E6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7B3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2E8C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AD39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700E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EEF9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E6A5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709E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8024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FB83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F42E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5CF8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8085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8B92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7A1B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7BF0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CD1E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0E4B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6C93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5A42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A6B7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CF94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8270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3561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E05E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9103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451C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B91F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AE8F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D1EF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EB14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70D8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226F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2A8D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94E8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359C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F928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83F0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C02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EBE8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35BE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D7B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9C7B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9761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BF66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BAFA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19C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229B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C3E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52DC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E613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4.13</w:t>
            </w:r>
          </w:p>
        </w:tc>
      </w:tr>
      <w:tr w:rsidR="00C03F58" w:rsidRPr="00603589" w14:paraId="484FD4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7DEB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CDA1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C7D1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AEFF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8C14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043E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D3E6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497B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A136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A326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0CBD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C65D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F188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099C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C4A0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DB60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16F4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BCDE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B116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C13D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52DB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CCE5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91F7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1DD5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0501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0628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55AC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C3F2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2D19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2BEC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114F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870D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9898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1447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192A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81D4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B7F5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4EA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9581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26C7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1AEA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B2BE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3363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719C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92A5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D2D8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C420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7F9A5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CB98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960F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D60D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D6DC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DB6E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18AB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8A80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9787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5020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F880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6AD5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89F6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CF33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F6B0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EF4E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CD72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3B70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4E20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4701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1D07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B8F7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161.41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088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39E9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36.75</w:t>
            </w:r>
          </w:p>
        </w:tc>
      </w:tr>
      <w:tr w:rsidR="00C03F58" w:rsidRPr="00603589" w14:paraId="5191F4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B0EF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EA99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0071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FE14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6675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161.45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AB36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658A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36.75</w:t>
            </w:r>
          </w:p>
        </w:tc>
      </w:tr>
      <w:tr w:rsidR="00C03F58" w:rsidRPr="00603589" w14:paraId="6B3DBB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63CE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FD00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1710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E88A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278A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E640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4A02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3BE5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47B8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EB7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13AA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9031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D9A6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D91B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035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B751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E321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7E8C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DA5F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95AF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7567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01A5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412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34.77</w:t>
            </w:r>
          </w:p>
        </w:tc>
      </w:tr>
      <w:tr w:rsidR="00C03F58" w:rsidRPr="00603589" w14:paraId="65082E2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AB65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55A3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6A6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CD8E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F0D5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4D43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26D0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DC95D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E0820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E97F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D19C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7D0E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AF9F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7C72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4915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B759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6E70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DE5B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6933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EA05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E7A2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4734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AD84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36A3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FBE8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1571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B0BE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8178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0408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C1EB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6D75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31.25</w:t>
            </w:r>
          </w:p>
        </w:tc>
      </w:tr>
      <w:tr w:rsidR="00C03F58" w:rsidRPr="00603589" w14:paraId="65249C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23EF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B57C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7424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9957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CA3E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C5AA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2615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D06B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86BF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6EB5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45FF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6F04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1D4A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C585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9FF0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6EAB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C4FC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29EA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1C98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21EC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6C28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66C5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BD18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26.14</w:t>
            </w:r>
          </w:p>
        </w:tc>
      </w:tr>
      <w:tr w:rsidR="00C03F58" w:rsidRPr="00603589" w14:paraId="44E983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B70F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CAD6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8B0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31FB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8886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8AA2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7C2D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B776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6E56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05AC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BB62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BF42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5CE1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3ED0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DA59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21.56</w:t>
            </w:r>
          </w:p>
        </w:tc>
      </w:tr>
      <w:tr w:rsidR="00C03F58" w:rsidRPr="00603589" w14:paraId="7C5E65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44B54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EA9F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EC91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9A86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2E85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C17E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2CBD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49BB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59A9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C98F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917F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D639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7567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0D08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0B08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D859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B674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ABA1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5910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EBF0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7452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7F9A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55EF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7F89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F035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3A15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5D8E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2F73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6FC5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E686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B7E2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788B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BE28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2DA6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5E9C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973F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6FCC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0887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53B5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9F99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9C58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0BD8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8661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6907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3EF4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2766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9733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14.70</w:t>
            </w:r>
          </w:p>
        </w:tc>
      </w:tr>
      <w:tr w:rsidR="00C03F58" w:rsidRPr="00603589" w14:paraId="4C377A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CBFC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B3C0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EDFB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D511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0092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EE4C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F74C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844C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7382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6BAD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F893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2E4F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AA3C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EE38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F148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8453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78AA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324A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6B1F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A89E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E022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A857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208B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9.82</w:t>
            </w:r>
          </w:p>
        </w:tc>
      </w:tr>
      <w:tr w:rsidR="00C03F58" w:rsidRPr="00603589" w14:paraId="7DF80F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8B3D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B441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4570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E7E0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AA3E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3801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8B8E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9.23</w:t>
            </w:r>
          </w:p>
        </w:tc>
      </w:tr>
      <w:tr w:rsidR="00C03F58" w:rsidRPr="00603589" w14:paraId="43ECD2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7EC6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82B4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4CCF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AF61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4C19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6B3A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C28E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317F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636A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EF98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AEC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3D67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B0C0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E42B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5D8E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8.40</w:t>
            </w:r>
          </w:p>
        </w:tc>
      </w:tr>
      <w:tr w:rsidR="00C03F58" w:rsidRPr="00603589" w14:paraId="461992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065B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FF8E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1C9D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DFB0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8D5E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161.38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7C3F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A8E3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8.34</w:t>
            </w:r>
          </w:p>
        </w:tc>
      </w:tr>
      <w:tr w:rsidR="00C03F58" w:rsidRPr="00603589" w14:paraId="6519AA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1528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BF18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2B39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46C6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38A2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B20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604A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DF56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B7FD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845C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D609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378C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1BC6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AE06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4771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E5C7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074A7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C18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9526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F553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8C8D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161.12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26CC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0.241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83FF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5.06</w:t>
            </w:r>
          </w:p>
        </w:tc>
      </w:tr>
      <w:tr w:rsidR="00C03F58" w:rsidRPr="00603589" w14:paraId="212E41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2EB7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5598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BA63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7A09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BF37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BD30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F6AB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17CD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9A1B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10A5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B55B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9369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4D2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7281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DF2E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3F53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2B09D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2455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EDB0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88D0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BA35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A029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52E5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51E7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605C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CB6B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E73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CF6F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FE0E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8525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0D39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3B3F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36CC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4ACF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FF63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92B4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137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148E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B26E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13E3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FCED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2A44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8DF6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4703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5AFC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94E8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9548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200D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1186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7276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2710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B9D1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A696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E4E0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7755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A5C7A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AEB3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1DD8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F7AA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435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8BE6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049D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1E9E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7146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EA61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9975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436A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50DA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E57B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B25A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54A6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9F78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A700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B853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57CD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7494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7C5C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03DB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FF63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FC8B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D152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5B91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EAB3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0344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7947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C2FF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C134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27B4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893A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9382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FB87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87B2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EABC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45A8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6CF6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6952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51D3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1E75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9661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3555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2086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CD09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E529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1197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9C55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8253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B9FE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6F1F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241F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C7B0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CCFC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A281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F0C8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4133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5CB7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09C9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8261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EBD6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8AA3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2C40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45BC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617B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C30B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A34D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DE32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37D1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6EC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0C67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A5C0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C79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198F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99DE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FD64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0E28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4437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BB2B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DF81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6740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2F7C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D698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A491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6469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30A1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CC5B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792B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7DF1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A2A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25F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8795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8971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C2A1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F9F9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CCA4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BCCE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535B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EC5A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516E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1B44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1977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05E9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F6EE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2CE9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FC61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2FF9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952F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51F8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C96A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87A0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ED6BF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52D3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95D0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68A5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92E4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5B03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9A3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06C6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34F4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8CBF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98C5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D0AC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823E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B290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6EE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C09D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F229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1DB0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0C54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18E6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4A20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D845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EDB1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22DB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5F66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E144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1505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8A93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4F66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0910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DA2D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C9CA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50D3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DA6C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868B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94F3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5975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EC90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7ACA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99A9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7845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0733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45F2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70E5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2EE2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AA3C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E52A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6380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04E6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1B09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56CE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2B0C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7F23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8355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6F21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0F6E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4CAB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4C72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CA42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67EC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F226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C8DC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C2BE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43.44</w:t>
            </w:r>
          </w:p>
        </w:tc>
      </w:tr>
      <w:tr w:rsidR="00C03F58" w:rsidRPr="00603589" w14:paraId="5948F5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1A92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67A5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4B3D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79BF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C4D4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2166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6E6C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42FA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014F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6072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24B7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94EA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F916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D941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A7D2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AF85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9A5C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DFA3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9966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F272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2010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2934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C507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FD96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9EC4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DB8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966B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B4C5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0197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0DA3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33DE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D3EB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7629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2839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2E8F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4D1A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FACC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7287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CED5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BBF6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EDEA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437B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EE2E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7D39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19B8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D07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9052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FE31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EA13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F1AC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6F0A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F408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077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7308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29F7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</w:t>
            </w:r>
          </w:p>
        </w:tc>
      </w:tr>
      <w:tr w:rsidR="00C03F58" w:rsidRPr="00603589" w14:paraId="54B1C2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CA6F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369B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E9AA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4AAA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69BE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C90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75C9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F259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71C0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E0F4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1A87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E033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22BF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206E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3DBF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979C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6376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C159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A1E3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9913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7FA7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5893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2215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3424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4DC5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AE0A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E633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6072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0B56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03D7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7AD4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D1CE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5E9B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84A8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2E23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1995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7EC5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72AE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ACB6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0A55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F71E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48F6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349A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064C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A6F1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8826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3FC8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DC32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7A24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D57B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F044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7B2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F631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D265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9C4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7304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7F16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89B1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7D5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45D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8C97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8E86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D49C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23.10</w:t>
            </w:r>
          </w:p>
        </w:tc>
      </w:tr>
      <w:tr w:rsidR="00C03F58" w:rsidRPr="00603589" w14:paraId="6DB60E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7206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81BB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1046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798C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22AB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2A75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E581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D51B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5187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D3E6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3C59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45B5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5DFD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E46C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1DBC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0283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7A62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169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E52E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2995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56FE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5FBE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1F33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5A918D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8723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6894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2241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3AF6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1532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3A27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1A78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8B51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DD15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811C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1F4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68801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B1C6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0637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99B3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EFB8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D44D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64F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0C42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6FE8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4943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AB30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6676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79E3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788D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E2F9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9B10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E727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EDD8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A242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D1AA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0ECE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2221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6ED7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4B2D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2F2D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F180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D622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FF73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70453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0B12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D6E9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CACD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3949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B6B3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164.45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04B6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E53D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13.67</w:t>
            </w:r>
          </w:p>
        </w:tc>
      </w:tr>
      <w:tr w:rsidR="00C03F58" w:rsidRPr="00603589" w14:paraId="74AE90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1B67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5600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4B38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B6DB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2116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164.52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56E4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78D5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8.40</w:t>
            </w:r>
          </w:p>
        </w:tc>
      </w:tr>
      <w:tr w:rsidR="00C03F58" w:rsidRPr="00603589" w14:paraId="647299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E100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E4D3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8850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75F5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4C73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164.31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017E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6CD6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4.02</w:t>
            </w:r>
          </w:p>
        </w:tc>
      </w:tr>
      <w:tr w:rsidR="00C03F58" w:rsidRPr="00603589" w14:paraId="53C093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64B6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B064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0D80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06EF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0D2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0000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13DA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D235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EC29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F5A6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F02B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CA1A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6270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94DE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30FF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5445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682EF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DF1D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81CB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6389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8E73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DF6D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85C7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C864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0242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B6B4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3A70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F9C2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AA5B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83CA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0834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E071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C144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6ABE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0C91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40D2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CF27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371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889C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61CA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6601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634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961D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FABE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735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324C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B658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E3EE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906F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0986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6C69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07CE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9375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0494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B549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46BD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42DB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DD67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CF7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840B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ADA3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6280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D696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BB66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D13C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FD76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B2B1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53C5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D04C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252C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306C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4D05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5F3B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7724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B893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F269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B429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A06C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75E1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2BC9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D5B4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679E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2FAC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F32E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5D9D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7A08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9675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95E7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CBF1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EC56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BD26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7B33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86B7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3F1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5C00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D5AB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F0F8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7DE7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32F5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FE08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960F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DA63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1C61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B6C9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117C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E7F0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0A01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EE62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51F5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43CF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7C04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384B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6085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F876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F4BA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AE2A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A151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D010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0AED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B6E6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C5B8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4CE5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FB2A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99DB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3.654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847C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AFF8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C9FB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ADBD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B9DE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8716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6969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FB68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DF29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49CC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3A39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454C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59A7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6FEF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5030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53C1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38DE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C7AA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F4FA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3941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81A6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DEF6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ABAA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BD24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31DA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87D2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991E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DA56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81C1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DEB3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A29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E9C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D90B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8F0F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47CE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9946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3194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18A9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3D26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174.79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F3FD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4FAA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557C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833B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DA08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302E5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6EE9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F6D2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174.78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F0B6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A6F2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BC6A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5812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8CD6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9354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2B73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069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F4B8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48E1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0822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2E5C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34DD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0341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F730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1F47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07FC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6621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29F3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7DE7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B867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113E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A7BF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6E1E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9817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C71C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AC39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243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5EF9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644E8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25AF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C57B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2262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253B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626E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3A80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540B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8DB4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41CE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9C45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1DEF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7819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8452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4E99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496B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5983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080C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E045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C9CE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112C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E3BA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6F98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B099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B66C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7311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6D2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4447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6DAB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6988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B3E0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C610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0DFC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9DB9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DAE5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A790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6612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D1D7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4511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A744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7A52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CA44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B876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9425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70C7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A30F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98BD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3AB0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FCD1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03A8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6985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373F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9015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8CCA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40EF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21CF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9F91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8CBB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04C9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A1B8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341E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7769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0753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5396C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2D5E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8411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A75F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F97F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8FF9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5AC0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A378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CFCD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CC31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A41E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38A0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647D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209A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E444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20CF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C559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FE0C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2192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09F6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463E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E7C5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A14D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26DB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69F7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00C6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C284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55A7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F4F0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C723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A6A1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831F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FEDD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55C0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C427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200D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A4FA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297F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12C3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E952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F333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7AB01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C387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2D60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D0FE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CE38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660C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F995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9F62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182B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4E6A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4FCE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AE30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8CDA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ACC8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93D6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35C6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A49F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9388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DF57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37DE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5970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2C37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6A68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9DD4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FD30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4152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FDA0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F0A4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F017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C85C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850F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46C1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E99B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0BE0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BF72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9C6D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2.222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2AC5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F310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D5A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E52B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085B9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38AF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B195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B854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9DFD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1DAF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E89D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D2202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D09D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258E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C882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3DEF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1006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C4E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4980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7245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2890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4D7B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91DE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158F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40BE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D0E2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8543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122F7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D3742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1CF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33FE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B605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F749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BE04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B710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B55B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B3C5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A778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C76A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41DE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1001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1B6E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6D1B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5973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94AF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0E32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BA82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377F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1CA9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9DD5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1D33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D985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C307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F9FC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544F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7B1D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2777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2E34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9742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0220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DDEE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0A8A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6AB5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B75F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DED9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3E5E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CD74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5641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9F57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DCCA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570C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7864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BF72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91A4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712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3A58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1336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2A59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CA76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4066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B347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D601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FF96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27BD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6F25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F96B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9469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AE27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329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6BF3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70A9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3EAC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9D02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76F5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C802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0BC1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015F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C74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67E1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5964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7D7D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5023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5C79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A228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01AF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BB8C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0CE2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2F58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817C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8712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E0DE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CF73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9C39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6626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D8AB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F7E5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66B9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F88D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5362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FC79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DD9F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4D67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94AE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33B4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3AC0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E89D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FCB0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0925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F952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DEAA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44A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09E0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9243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4127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880F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B970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2C46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91B4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BE5D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41.96</w:t>
            </w:r>
          </w:p>
        </w:tc>
      </w:tr>
      <w:tr w:rsidR="00C03F58" w:rsidRPr="00603589" w14:paraId="193839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ED64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42B2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B643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3C82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7297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24A6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0796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41.90</w:t>
            </w:r>
          </w:p>
        </w:tc>
      </w:tr>
      <w:tr w:rsidR="00C03F58" w:rsidRPr="00603589" w14:paraId="4731D7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0E82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A314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4B4E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1D0F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E21F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E5E3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5A38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A681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242E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28F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C43F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D1EE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C5E4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CB07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F4B3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2001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BE45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81C7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CA3C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174.75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7F4A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6CEC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B34E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DDF5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499A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DCAE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1571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A24C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4FE7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76E5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3E3F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225C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39.02</w:t>
            </w:r>
          </w:p>
        </w:tc>
      </w:tr>
      <w:tr w:rsidR="00C03F58" w:rsidRPr="00603589" w14:paraId="1B4BFF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B662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E9C7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8D1D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9F02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3310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FBC1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3E12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E4BF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A0F8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68F8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1B99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DB61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38E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C4D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A0BF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E5C5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8FE7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C04A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FEC7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3E8A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4C28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B2EF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A2D5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0C36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D6A1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F34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529B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2C17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9795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4413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AD22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75AC9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8862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403A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0CA0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6367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9340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2EA9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1CFE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8F59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00CF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2D00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8BA0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8C0B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AF84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801D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082C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6014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6573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1FE4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913E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17F0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696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D129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2974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4D74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EF16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3120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C7C5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F00D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354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3B43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A306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A45B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74D0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7350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EDC7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174.74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081C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394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86AB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7E41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3CAD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53D2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ACBB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A1BB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909E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1901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4FD5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AE0D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0985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C7918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27D9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D06A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174.68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8451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2ED8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2562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415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74DF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441D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1A3C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848C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12D7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E1FE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DB12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6889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EE98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A833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DE69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745E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669F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0E7B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9704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9BFA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9C6EA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5576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B2AC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90DF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DC11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A715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E210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8F32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5E1C2A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4F20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A6F1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7C96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B65D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2C32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8D35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37F0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6525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9948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802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3F97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AEBB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67BA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5B8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C18D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3A565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6612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F05E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66E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D71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7519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589F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DC73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8D3E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0E2F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3886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7C31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8DDB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356E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E400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E2A9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50BF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A3E51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991B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C187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7AC6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1199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49A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CF21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C6AD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DD6DE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F2B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D74B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7359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4AA7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0CD3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2D02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A16B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F3BF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0E87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697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A73D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FE5E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6E97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A84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26.77</w:t>
            </w:r>
          </w:p>
        </w:tc>
      </w:tr>
      <w:tr w:rsidR="00C03F58" w:rsidRPr="00603589" w14:paraId="59A0BD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97B4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E2E8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0911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FFB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A98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72F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8B49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F0A6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9F8B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A9BA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5518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9F10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5A8E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2700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56E7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E17F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2523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DB8C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B91F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ED25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D52A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DD80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8629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FF75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DCE9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00BA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F7FB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72B4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8C98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D52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753F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0EC9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38D7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BF43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9DF6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FAE7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99C0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6DD8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0698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9B21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5123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D355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74C6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FB5F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96C6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57D7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E545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7442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6F11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08AC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E085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5F1C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D7FD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13F1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1660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6B01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1558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F54B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6292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8B3D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D058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CD75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1DFC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24F3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1237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E5A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3AA5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FD87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3723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6B55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C3C3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45DC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9458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0D81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2951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29D2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8901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FC1B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ADB0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6D51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316E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5CFE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8E17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3799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FD9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C295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E14D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4712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E3D2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0DC6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8790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BA9B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F400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BBDD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349B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1E52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ACE3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A895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694A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174.71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4A33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9671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7E40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6ED6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94E3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429A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2E15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05BD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174.59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54BA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76C1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EA9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1A43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7B5C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DFC9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3E27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708F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174.73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30CD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52C9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F799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DA73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2DEFE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85A6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59D3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15F2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174.72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FDA6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FB9C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A97A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CEDE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1255E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58B0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6E90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B68E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8B3F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07AA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19B9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EF36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6AC9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75855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8809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D22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7E6B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E597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F778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DD2F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17.27</w:t>
            </w:r>
          </w:p>
        </w:tc>
      </w:tr>
      <w:tr w:rsidR="00C03F58" w:rsidRPr="00603589" w14:paraId="668177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C000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D744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72E3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174.70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9A6E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8125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8EAD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A39B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EFBF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D91C3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1C20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243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174.77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52AB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9650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884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84E9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933D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9718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9567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C300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E67D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7C4F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174.76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0BF7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165A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9.37</w:t>
            </w:r>
          </w:p>
        </w:tc>
      </w:tr>
      <w:tr w:rsidR="00C03F58" w:rsidRPr="00603589" w14:paraId="1F56A4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B799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7C1E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B674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B10C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3B76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44DB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B546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7124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F0D8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AD99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E049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174.39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834F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84D4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CC68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C2E8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654A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940B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8E70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7F09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172.2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98E7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F011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EAC8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2213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22C72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E3BF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3F6E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74AC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171.35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0E10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ABEF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FF6E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39C4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E494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3F89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7975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A4C3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DD47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8.549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16C7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F8F3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ACDE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A821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2036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D8B3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72F8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AE67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B6BC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6088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5868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C529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23D9E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6A74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0D54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8288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B812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B69A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4901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7EAB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E4EE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8BC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9C40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6E8F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8BAB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4CC4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2026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16F4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7793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6C6E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E9CC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5266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24BF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C059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4903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EA93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A142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87BD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87D6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42A5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CD47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2E9E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9666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0FED1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25F3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0E30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7097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7E74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3C48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A8DD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4A4A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1B75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06816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9F8A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8057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A826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EA42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1400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5BCE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0128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712C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C6DB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E201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718A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DD94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96B2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449B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27ED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7877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8B4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B50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94C3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21AC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D0D5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9EEE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3560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C60A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8E48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7AEC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D0E1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6B42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F3A5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31BD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9DDF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C396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7230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BB83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B39F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094F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468B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6D9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73.97</w:t>
            </w:r>
          </w:p>
        </w:tc>
      </w:tr>
      <w:tr w:rsidR="00C03F58" w:rsidRPr="00603589" w14:paraId="38574F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9060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C40F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8EC3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F74E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95CF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371C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4363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F74B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A370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229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783A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5D57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00E4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57A7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B75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7AFE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0A63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93DF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FE7C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EB61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04D7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DC9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8D8D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67.09</w:t>
            </w:r>
          </w:p>
        </w:tc>
      </w:tr>
      <w:tr w:rsidR="00C03F58" w:rsidRPr="00603589" w14:paraId="51F34F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91F1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DA94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821B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5E1B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4F4F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AFD4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6B64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0A0D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410C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7B11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5288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5594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4129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E185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F68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4DBE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A2C65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A001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5421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A7D1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2E53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4962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4489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90D6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9357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9C18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69CB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B0E6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9090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F4A6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B129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6647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85D5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5767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3A64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1B7F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E656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94A7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DDB4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51.03</w:t>
            </w:r>
          </w:p>
        </w:tc>
      </w:tr>
      <w:tr w:rsidR="00C03F58" w:rsidRPr="00603589" w14:paraId="67BDCE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C70F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BAD6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B78F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14BD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BCBE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E456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DBAE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7081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9F4A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EB2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9B49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4D83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C955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F479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D556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49.14</w:t>
            </w:r>
          </w:p>
        </w:tc>
      </w:tr>
      <w:tr w:rsidR="00C03F58" w:rsidRPr="00603589" w14:paraId="7AB6B4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1FCD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0D97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731C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1184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262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190D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18FD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971B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41AD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9F64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EB31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E0FA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F6F9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D1B7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73B2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1F1C3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1461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F0F7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550B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999C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14CE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4FAB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6F69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601B8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8AAF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7B47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643B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50D2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9DD8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795A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A145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696EA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15AD3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A218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8FEF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E217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AD36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01C6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2855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45B7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C7F2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B700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95DE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7B4D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4EBB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7C33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CDEE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AA98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9D4A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500A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B5E7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8AD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8F3B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DBEA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B793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A886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B737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E340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1F26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2220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5548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CF6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421E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870D2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4046A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E3D2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135E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2C68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A5A9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68E4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10BF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45EE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0FEB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D239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E647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469A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9421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D273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B1D5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B625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D0A6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83B8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5A5F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03E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1900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2469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DD73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CCD6E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CEE1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B8DA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ABCA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9644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DACC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EA34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FA77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70C54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5C12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393C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C35B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9953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2CE7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CB1A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CAA6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C12D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4D0F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652C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6742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6818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6DE4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F1A7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B318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E9F2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FCE5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EABB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1A5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3413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D996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7F34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0CD8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234C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12B2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4571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2A4C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BC7A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C4FF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8B12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5508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3440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3B43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A17C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269D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79C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10E4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1DE3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AF4D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CAD9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ADD3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8922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FD8B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D6C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BE4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B87E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CEC7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34.02</w:t>
            </w:r>
          </w:p>
        </w:tc>
      </w:tr>
      <w:tr w:rsidR="00C03F58" w:rsidRPr="00603589" w14:paraId="51FA6E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01E7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1374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6652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70BA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A803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AA65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14E0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A2B8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7BB6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1ED2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8C76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B65C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02E1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86A4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6701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49BC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7C01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4B99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5B26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E3CD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4D1B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1A5C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512D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6E9C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C76F1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FD93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1666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70C1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CE28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EED5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88CE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FB65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70A4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5DD6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ED7E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1F55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13A1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1BF3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4805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7B00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7DCE1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57B6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F964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80AD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8FD2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8EE4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D3FC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A3A8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D222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7429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5D61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8061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2891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6EA2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4F27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BB62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7907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1D77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6FBA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4EC8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7284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5F6E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2F11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DD295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C655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C72B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D255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38D5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5AB1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5F0C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63A5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2490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B089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97E4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1CEC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B193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7D14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8279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8108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6EDE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BECD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DF8B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F9CC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31FA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6BDA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B8BD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4B00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F83F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6B4D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7861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4689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1995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7D2D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51EE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48E1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B18D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98E8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2EFC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86F1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EEA9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ECAB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867A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27F3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DCB0F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908A4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16A6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0355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F759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299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BEB9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D6CF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FD54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7ED4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9F46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5D89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6B46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69FF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6CD8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BB50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036C3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A58E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6B77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D6F9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1C45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91F6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B943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56B8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AA4B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5C78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8457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2EA5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9B56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5832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A22F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1293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8397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0F81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F47F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B90C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2CDA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BCE7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05DE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486C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E417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494A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AE24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C722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7C66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7CC2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477A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3C99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EA301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56EF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377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DC23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42D3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C649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0673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9291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28.33</w:t>
            </w:r>
          </w:p>
        </w:tc>
      </w:tr>
      <w:tr w:rsidR="00C03F58" w:rsidRPr="00603589" w14:paraId="7FE87F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4307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76D4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BAE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880E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A886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2A79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8073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27.40</w:t>
            </w:r>
          </w:p>
        </w:tc>
      </w:tr>
      <w:tr w:rsidR="00C03F58" w:rsidRPr="00603589" w14:paraId="7F80BC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63E8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DC0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8D35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46EE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2D6B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767E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EAB7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3E61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DC38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7E91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93BD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C81F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5DBC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0AD5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9E7D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ABF0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2CF1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3430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462A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E6A1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CE56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E23C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4031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26.88</w:t>
            </w:r>
          </w:p>
        </w:tc>
      </w:tr>
      <w:tr w:rsidR="00C03F58" w:rsidRPr="00603589" w14:paraId="702A64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29E4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2A7A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A9B1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0970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3860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DFCE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F8CF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5B59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5BAE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45E6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B990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F12B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1D91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7245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D47A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9302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83A6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93D9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19FD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25CD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5C80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B42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7319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1AB6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C9FE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2CFB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C5C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90FB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FC95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0D2A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2C0D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54F7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E7D4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BDB9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8917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5110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01BB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8E20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8A72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4E4E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AF4C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1FF0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4F23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16B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EE31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F06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BD17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4C52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258B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53ED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DD66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B28F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37E8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D22B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DA1B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A433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FD737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4377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5A5F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FF78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BA1E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3D22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57C1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0FFD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60A1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0EC0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0AD6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E226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E6B9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69CC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CC1A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C38EA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7AFC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308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02B4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C83E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1682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9DDE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5DC1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47BB9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4547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E281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9145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2272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95E9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375C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D24A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9527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7953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85E1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34FA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703A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8A63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0FE6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1137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AC15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1D31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F2DE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54D6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A891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DFD4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F353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D91F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18.90</w:t>
            </w:r>
          </w:p>
        </w:tc>
      </w:tr>
      <w:tr w:rsidR="00C03F58" w:rsidRPr="00603589" w14:paraId="4C7C86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B286A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E45F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42D3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AD8C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03E6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9EEE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336A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B475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40D4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1246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16BE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A5D3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B352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7E3D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0A3C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E2C5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0D7F5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DA97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FA94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156B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DC60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6104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F25C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91A8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ADD0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1803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38CB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DA60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C01F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9726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BAC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85E9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F33F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D74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FA48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B4E3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87A4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CED7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251A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46CD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5CE98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7812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6B6B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12B9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60D9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7864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C28A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0E25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4E17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DC20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DE1B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D601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F8A6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1CD1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ABFC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E7F5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BEC8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227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F0EA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55CA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4547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E4D2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6E05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CDC55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BD4E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794A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22A3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F7FF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1114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5DDD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1424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7A63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18BC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F6EF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47FD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DE63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AA59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4798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9F5B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5773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4E78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7CC1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1915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5FCD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5CA0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87A8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5ACC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15.84</w:t>
            </w:r>
          </w:p>
        </w:tc>
      </w:tr>
      <w:tr w:rsidR="00C03F58" w:rsidRPr="00603589" w14:paraId="6527D6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F1F6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9CAB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5E41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F60F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B0BF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B2A4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6169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4940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6DE5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0CDB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5AC4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2158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5D93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F45F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FDA2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2B1B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2F68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C1DC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292B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8235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5713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A626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117E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3406A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B874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543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2627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C9D0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52A5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9EA9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C9BC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52B4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329CB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B3FB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B85C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B98C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5983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2913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CC6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5238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DA3AC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0EC5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BEA9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7247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200B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5A2B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50DD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3276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4EAB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1E79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1B8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9141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824B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A7F5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7F3C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24B9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ECCB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574D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37FB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B772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B08A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AB9C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9F23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FFBC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DF3B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F771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CC2D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06DE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8E0A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2A34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19A5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52FE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DD79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8D7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2149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19D2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9B67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DCC9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2061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1782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0CC3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ADD5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F73A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8866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BFB2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1D7D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75B1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35D5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FE8B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3FA7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1A4C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FF1B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DB18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37.354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426F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CD47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12.23</w:t>
            </w:r>
          </w:p>
        </w:tc>
      </w:tr>
      <w:tr w:rsidR="00C03F58" w:rsidRPr="00603589" w14:paraId="409F48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44D3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80F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99C8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A28C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F1C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3971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CE1F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F5DE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9A789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1179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7A56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50CE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087F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1C9F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213B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EAB6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7009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38B0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DF64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3162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A80A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B104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0D2F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9272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6CDA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F94B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D359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204C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34B3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C43E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9BA8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93D8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30E5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D023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DF6E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932E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5EA5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ECBD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2063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3FF1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ECD4B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A87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91CE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9F2A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408D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7278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8ADC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2.27</w:t>
            </w:r>
          </w:p>
        </w:tc>
      </w:tr>
      <w:tr w:rsidR="00C03F58" w:rsidRPr="00603589" w14:paraId="16F6D4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32A8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6CEA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646F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1737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B27A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37.352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00BA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FB18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8.87</w:t>
            </w:r>
          </w:p>
        </w:tc>
      </w:tr>
      <w:tr w:rsidR="00C03F58" w:rsidRPr="00603589" w14:paraId="2B1361E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3475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8565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A392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3475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9AE0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B2BF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5D29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531B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A0A9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9DE1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D749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31CA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2FEF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0B64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24A8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8.40</w:t>
            </w:r>
          </w:p>
        </w:tc>
      </w:tr>
      <w:tr w:rsidR="00C03F58" w:rsidRPr="00603589" w14:paraId="41EE9AA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5CC1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7979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31C1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D52D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2CA6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FA8C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E26F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5465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B06B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1C2E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37D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3ED6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AEAF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A178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9ED4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0E99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CE54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86C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DC9E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A8B7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886B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80B2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493F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FCE2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1F1C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9D89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B85D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D8E7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2846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241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708D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6.45</w:t>
            </w:r>
          </w:p>
        </w:tc>
      </w:tr>
      <w:tr w:rsidR="00C03F58" w:rsidRPr="00603589" w14:paraId="0D6193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8306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8B3B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6AC2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AC42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76D2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7E90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6DAB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6.30</w:t>
            </w:r>
          </w:p>
        </w:tc>
      </w:tr>
      <w:tr w:rsidR="00C03F58" w:rsidRPr="00603589" w14:paraId="1539E3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637CC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B770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7343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E51F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0262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7D3C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8ABB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01C4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D442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1088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44FF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0844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34FF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409A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745C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C44D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D78B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0B40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A768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6BAF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2948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C55D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A47F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F58F2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E770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C290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2E0F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18B0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4580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59B8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0A4B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</w:t>
            </w:r>
          </w:p>
        </w:tc>
      </w:tr>
      <w:tr w:rsidR="00C03F58" w:rsidRPr="00603589" w14:paraId="1EC244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806CE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DFCA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56CA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B028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FFDF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2F86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43EC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3.81</w:t>
            </w:r>
          </w:p>
        </w:tc>
      </w:tr>
      <w:tr w:rsidR="00C03F58" w:rsidRPr="00603589" w14:paraId="074D27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B95E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5BA1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4E88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CD21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8016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173.1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E7EB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389F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3.73</w:t>
            </w:r>
          </w:p>
        </w:tc>
      </w:tr>
      <w:tr w:rsidR="00C03F58" w:rsidRPr="00603589" w14:paraId="524903D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FDE0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A540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AE4B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8E22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DEA6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A2A2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325D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CD3C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252D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4756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BE5A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A444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D7C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C227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7281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01A7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8A07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5A16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20A3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2866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F21B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2895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02BC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43F0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7E51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002C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C502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EEA3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F3AF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8E86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D1AF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5F03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6365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33A2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DAF3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C322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12E6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22A3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E968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72C0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0FCB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0BC9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3F12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B151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985C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17F8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AE3D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5629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531F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FA7E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DBD7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ECB2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83FA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222A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C659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84E7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9207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24E4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4F68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603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A1A8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DB4F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8B06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DFDA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A9E1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450F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71BD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80DE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D841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43C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CA88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52A9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C45B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06B5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7CA0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31C2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FC7D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574B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0866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E608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4720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C955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E266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9607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A6A7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8126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A8A5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103D3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E1AE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F642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6D1E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3C6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7417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BB3A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B4B8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282C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D21C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A938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F107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C1C5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BEFD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FDAB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AE92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D221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483B9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2261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F3EF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286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B5BA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BE0D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1294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6E7F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4AE0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8784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DFE9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18B2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862E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C4F4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DFF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E772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0F5D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7BC7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AE4D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E61B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CBCF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DDF2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B7A2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9D8F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1DA6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93D8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DF56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007E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1062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ABC7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FF9F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F643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A96B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9756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ECBD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1E32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7FA1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5387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7E86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DC53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7A27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4C08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F078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4946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230A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473A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926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773E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71D0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4F34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AEC7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299F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D005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6A9E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5BB6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415A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A68B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4EDB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579E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56AD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3936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EA76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DB6F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ADB6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41C9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CD44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DA7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3FC5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8705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DE6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92E6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9CBC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3DEB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82E8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2133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C4AF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87C9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48B5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7305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AF3B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F804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D5E8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53E4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7281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E10A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4DD9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8E50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DE1FA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87FE1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2CBB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16D9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96E6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1E0A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7FA2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7F11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12.45</w:t>
            </w:r>
          </w:p>
        </w:tc>
      </w:tr>
      <w:tr w:rsidR="00C03F58" w:rsidRPr="00603589" w14:paraId="6EEE48E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725D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869C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2A13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3DBC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68F9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165.27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25F3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EE24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5.72</w:t>
            </w:r>
          </w:p>
        </w:tc>
      </w:tr>
      <w:tr w:rsidR="00C03F58" w:rsidRPr="00603589" w14:paraId="2A1300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6FCA9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BCDD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80AF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165.1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DA88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AA51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0289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5E2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C1753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0A36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D166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52A6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C8A7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E000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71A6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0256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866B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BA90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57AF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F625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FF62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13.045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6F3A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203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D384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B8DC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D670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9874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A853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8D25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E71B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1884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A6D1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D9C8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F4DBE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A568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99EA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B3CF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20F4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5960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DA11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0BF0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F63F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E225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D585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66FD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2A9C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D0AE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D03E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674C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0711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241A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2C74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90EB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9E9C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E0B3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527B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3F3D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F9CA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D4F1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382F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84B4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16E7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C159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A34F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4C5F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3491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BE32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9EFE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9020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341B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1DCA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F6E2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BFB5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0228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EA21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1559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0981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CA8F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DFE9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1286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E74C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B5C0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9445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2CB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7D83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2ECE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A9E6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EA70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E803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605B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A776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842A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51D1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E63D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D72A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8712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6D54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D49F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FFC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5CE9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66C6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E206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134F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CF5E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39.10</w:t>
            </w:r>
          </w:p>
        </w:tc>
      </w:tr>
      <w:tr w:rsidR="00C03F58" w:rsidRPr="00603589" w14:paraId="06A7AD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47C8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DD9E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1865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EBAD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6BE8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C48B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366A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50A82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C20B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328D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6DC8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B45B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1A10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00B1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B1AD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29.11</w:t>
            </w:r>
          </w:p>
        </w:tc>
      </w:tr>
      <w:tr w:rsidR="00C03F58" w:rsidRPr="00603589" w14:paraId="3C638F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4EA3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EBD0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B2D4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8FDC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104F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D340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4ECE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3F02F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8E25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35B9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1438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B7A8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C876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6CF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F807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C1D0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611C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9941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7965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42A4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C056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D673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220F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2714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61C8C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5F94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D818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2EDE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2AFA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CD30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D10E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B8C9F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5AB7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44E0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5FD6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B8C0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AE0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2DAA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29.051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FE59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610.08</w:t>
            </w:r>
          </w:p>
        </w:tc>
      </w:tr>
      <w:tr w:rsidR="00C03F58" w:rsidRPr="00603589" w14:paraId="212F50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27F0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38AE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9C89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4488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3D4E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FBB6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9E54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112E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2253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FAF6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CAB9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2A5B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7.526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0FA7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9126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8BA3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E38D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30FA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F793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F4E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D668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6A6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2493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3E7A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B162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C907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3684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805A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2ADF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C643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176E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F1FE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BBD6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2884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6493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6999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3017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EF7F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084C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64D1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8732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2B13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9B61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F43B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A904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0DF3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3A51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5713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7DAD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966B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9FCE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B586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FCEE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262C2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D854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3BAD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3FBF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833D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D8E9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7718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F6B1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0232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687B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5259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0539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A9B4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79C7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DCDB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E473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2A5F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9A9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B078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3DF93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7C07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47A3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5C02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D4A0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0CF7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910E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DF79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9982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8F40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A470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6D39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5471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8A50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2D5F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BB89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93B4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24C8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28E4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C539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3350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B38E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6603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B05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617B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6E63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DFD8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85F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6FC6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1B8E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2CFA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92E4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1CA0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BF1EE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105F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2094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EF10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638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4D2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3909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60EB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48D6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46E3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9EA1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AECC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EF42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CF26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0845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0ACEF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41AB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528E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33F0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9EFF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C81B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C11D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8749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E039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B3BA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0653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CDC6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5224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60B8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9A81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750F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EC9B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0CBB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8E73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E58A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F65B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2A90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FDBC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2712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5D36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1BEC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5633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F447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6294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E6D0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C88A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7E82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DE54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FEF1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785B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653C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BDB4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BD0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CF1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5CD1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9118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4B38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CF3E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AFFE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C6FE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1054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7E70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C0F5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1D63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6961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BDF8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EACE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1236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C511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3A62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F03B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116B4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7B7B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332F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C042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C99C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8469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E299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26A8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6D29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4E50D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7F7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39EB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159F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97DC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F36F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F8EB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6B97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CE25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7ED1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2A26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0C11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1181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A52F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2E9D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6043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A2F6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DBA3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1A58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BD66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1C4B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963A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4AEC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1164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1593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C088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35F2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99A1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D40D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0E15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566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07D4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4DC2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348F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6376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C6B9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C6BC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4A22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07D8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8B2D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75BD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F284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96F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D708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6DDB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90AE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9552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0BBA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4D28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1DD7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EE94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CC3E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8563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4515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49A3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79B42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089E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AB44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5CBC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C77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5C69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35B8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E8CF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C47B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B0243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E234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F65C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4A99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EA9D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A15E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B7DD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66B7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B0A3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8D49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3D6F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EF7D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BBE7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A4EC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14DC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DFFF4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9B8B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5069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F8E9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1319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D796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B4DB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5B6F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62.98</w:t>
            </w:r>
          </w:p>
        </w:tc>
      </w:tr>
      <w:tr w:rsidR="00C03F58" w:rsidRPr="00603589" w14:paraId="2B69A2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50257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BA6A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8244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8D47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ED24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8E14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B8D2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A666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8A0FF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941A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BE06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13B1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84F0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FBB9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1611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908C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A98F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F132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1FBF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FA93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0183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1C1C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87F3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F485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7885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A189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19FE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551B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FE2C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EB27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68DD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506F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C57E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9D44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5CA2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D8C6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328A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0AAA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2CAF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C9B4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D856F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8C76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B39E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C9FD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0357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318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4359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CA5D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1BF5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A3D8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AA08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2066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F623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C78D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8538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A0F83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75F1D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F890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C0D7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23ED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5C18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342C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AE9B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29E9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6022E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2739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D2F8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838C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B0F8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2D46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0648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52.48</w:t>
            </w:r>
          </w:p>
        </w:tc>
      </w:tr>
      <w:tr w:rsidR="00C03F58" w:rsidRPr="00603589" w14:paraId="67674A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EFFD3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5F14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B2AC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9093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7C34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08F1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2F1C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B81F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9685D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9907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B46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ED3E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7CAE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30CF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916A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6209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AD0C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BCE9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5472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AF4E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502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E3AC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698D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43.09</w:t>
            </w:r>
          </w:p>
        </w:tc>
      </w:tr>
      <w:tr w:rsidR="00C03F58" w:rsidRPr="00603589" w14:paraId="548478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0F60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EC5B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6DFF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FC3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BF74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D2A7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72AD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F465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FDC4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578F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15D0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DEA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6B04F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F4FC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92EF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2BD0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F310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C2E4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B2CD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73B2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A4A6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93C2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8E38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2DC3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E4826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6C94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7F15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6935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348E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493C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AB5D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B717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BB59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68E2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C910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9446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514D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0A7E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90D1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F345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60F5D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87C8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20B6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020E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EEFA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FAC7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BF3F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042C8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CD57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AF40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4E0C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45E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21A7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155E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DEDE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1323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2D4C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DAB8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F67F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8231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A6D7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A855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D1C8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8077D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4954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316F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97AB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9391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3EBE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123A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5F34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C1D1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8375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2EB2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8250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67AD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7414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4227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F010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B21A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94E8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AA7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AC34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68C8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D861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2CC1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0ED9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35.70</w:t>
            </w:r>
          </w:p>
        </w:tc>
      </w:tr>
      <w:tr w:rsidR="00C03F58" w:rsidRPr="00603589" w14:paraId="451E0B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B2C3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F9A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C311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73AA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71EF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EC26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8A1A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08D2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AB15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5DC8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CE80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F1E69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BCF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E478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F8FC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99AC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9063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38C1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6758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CD65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BEDB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ECE8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9607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D793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740E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656F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6AC6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5739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495C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6E83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CAC4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9419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3BF3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001E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AC2C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46F5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359E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085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DC0A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30542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968F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FE2F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8319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727C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14A7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7ABC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AFF3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6BFF0CE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1A3A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4CFA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2CE1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E51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53EE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FDD6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187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ADDB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9EC2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AAA8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0342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1D2A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021B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EAC3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6B76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7991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D23B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46E5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E736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22E6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EAFA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A5A0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1700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29.04</w:t>
            </w:r>
          </w:p>
        </w:tc>
      </w:tr>
      <w:tr w:rsidR="00C03F58" w:rsidRPr="00603589" w14:paraId="2704F9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DD09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C7F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E787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5460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0653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B104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10A7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248B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E7FF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3376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5D5F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1683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7CCEB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672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F384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6DA0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0B4C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811E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75B0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FDD7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38B9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4097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F1A5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060A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B754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2F4F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12D3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4BF7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6BC3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44A8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0CCC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BF9A6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D26A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4C8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5E3D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6B92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DC46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9891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2565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9AAA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924F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FF1B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D417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A105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67B7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F1CE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8D4B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190B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97D3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8FB7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8582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EB18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1D77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6E7E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FAC9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3F0EB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E2F3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AE49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3DB6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83ED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38C7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5946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EDB4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8D2C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2388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43D4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3DE1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10AC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C1B8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E1D8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29B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8448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E5F4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EA46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A47E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87AA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A6D9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E010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C1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6C012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DFE5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7038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4478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CC94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57FE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BB12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CDB5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1C55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7F8D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7578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8D22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6738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F91F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3E28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A34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73AD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157C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556C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1F01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92B9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ECF1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0864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F56D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4585D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D830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CF87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9F7D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92D4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E2F3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B4B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F6FC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CB79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2CB0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8A29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5715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D40D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0B64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0915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93F2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766D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F8BC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5F03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0D2C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7050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C4FD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2CB1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976E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20.98</w:t>
            </w:r>
          </w:p>
        </w:tc>
      </w:tr>
      <w:tr w:rsidR="00C03F58" w:rsidRPr="00603589" w14:paraId="59477D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4B272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29EA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0321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18A1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F016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A7B9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9376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C751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936D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E439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8A5C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FDB5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33A3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1E04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A8E0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141F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7E61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6D7C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4581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790C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D379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E8F4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0133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43CC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131E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9864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4C54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4B23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B020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D74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8DD5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B27F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180E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E9DC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CDE7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2EBE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466C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193.7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C517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13EE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17.47</w:t>
            </w:r>
          </w:p>
        </w:tc>
      </w:tr>
      <w:tr w:rsidR="00C03F58" w:rsidRPr="00603589" w14:paraId="469DEE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DA9C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A148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76D0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1F73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A395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9F71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D279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711A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D70C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015E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9794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2099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BCDD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191.28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7DF2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C422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16.00</w:t>
            </w:r>
          </w:p>
        </w:tc>
      </w:tr>
      <w:tr w:rsidR="00C03F58" w:rsidRPr="00603589" w14:paraId="65407C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178F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F347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F845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8029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B778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A28D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1BE5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A636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055B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98E6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D1E9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EED6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A516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516D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D28E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1147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98302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7BEA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CE39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6DBE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236E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466F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37AD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12.60</w:t>
            </w:r>
          </w:p>
        </w:tc>
      </w:tr>
      <w:tr w:rsidR="00C03F58" w:rsidRPr="00603589" w14:paraId="1BB1F4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E000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6D4C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2478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306C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AEBB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6158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9F0C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12.60</w:t>
            </w:r>
          </w:p>
        </w:tc>
      </w:tr>
      <w:tr w:rsidR="00C03F58" w:rsidRPr="00603589" w14:paraId="2814267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0B82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8BD6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A439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191.41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4F92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A177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7321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E77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DAC7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13FE9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1AC7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64D2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EEE6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1491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192.30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1FCC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F8DA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4.22</w:t>
            </w:r>
          </w:p>
        </w:tc>
      </w:tr>
      <w:tr w:rsidR="00C03F58" w:rsidRPr="00603589" w14:paraId="0A0D11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2B62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5BD4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E2AA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BF37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B425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FDE8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C282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2.44</w:t>
            </w:r>
          </w:p>
        </w:tc>
      </w:tr>
      <w:tr w:rsidR="00C03F58" w:rsidRPr="00603589" w14:paraId="79ABA2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64187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0B47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D504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291B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0C4A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9E90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1402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441F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912D1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7AF7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876B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40D7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A830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671D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DDA6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B663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6A99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9D96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A606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4119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7176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E666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F009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0507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20D4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7F18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D6DD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0189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176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993C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B16F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7800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031D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8732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B91A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2AD1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B214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CD1A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6C86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1B4D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B264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C836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D675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5E86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5F93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B5D3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8464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2B2EA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8004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2CDE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5FED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3A3D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4.802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4CDC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C162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FDD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EEF1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A9526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CAE0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11B4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3FF3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79C2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2711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CE78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8CAF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A6FD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5138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0121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77C9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806A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8598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2D57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D0C4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2C1B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1B10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493B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733E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3D00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4B4F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3E94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216E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1911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D1AD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0A59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28CA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EC0A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54FC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7503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58E5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A0C5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B975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D0A5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58A0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14A1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729F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5447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ED15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730A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783D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E707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0E54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CCB7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A58C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1BCF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DEA0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6D9F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9C0C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A205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BED0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48DE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9282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A981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7818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C521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A6A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605C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BEC2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3.114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4834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053E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3E13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B563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3F1D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48CC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E24D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B25A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23AD0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563D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8984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C5D4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B266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168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391E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4FCF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E3AD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8068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48A3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E487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7D06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7CCB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A1C7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6643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2.878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4625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20B7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388F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32BA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1F8C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682E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C7AC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4300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97921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0144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A9DA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74AAB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E2A9C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BE8F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A565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339B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E203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B6AC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0C21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90FF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C6D3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B364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251A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7225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11A7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4C08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EF9E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B006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A1B4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9E4B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C1C1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1D27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87FE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3B48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58FB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55E3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FE4B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A2A5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C4FC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24D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B3C3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616C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9BF0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C4448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F3FB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F7F9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3E36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BAD3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4E09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BCA1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7BCF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3017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85B8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F474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2F78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3A8A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E3CA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DE5B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5D23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09BA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F897B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E11A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BFA4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1132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C41F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FB1A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3BFA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5D61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547C1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29A3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8085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837B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2D71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6320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D74A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48.41</w:t>
            </w:r>
          </w:p>
        </w:tc>
      </w:tr>
      <w:tr w:rsidR="00C03F58" w:rsidRPr="00603589" w14:paraId="50DE9E7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6413D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5A0B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7ECD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9515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687B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443C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D27B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DE3C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7326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86EE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6841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AD07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0A8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E8CA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BA29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5666E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CD563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7216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D19E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BE03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A321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57D7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ECB7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8B9A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B6D9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E24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976A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D10A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936F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37ED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9364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311C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A92D9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46D7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C0FF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0372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43C8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5CFA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F37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68A7E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1392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DE13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9D85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261E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5F52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F18E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E759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D08D3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FD45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659B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166D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80F3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F81B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3759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790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B498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C75B0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FC6E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26B1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6C00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4DDE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5196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F47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F71AA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4820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0760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0815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3BAF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D52B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E3BB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AB26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42.00</w:t>
            </w:r>
          </w:p>
        </w:tc>
      </w:tr>
      <w:tr w:rsidR="00C03F58" w:rsidRPr="00603589" w14:paraId="11CF67E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C568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3E6B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A528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138F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6889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7E34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AC08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70A56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D2BC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A785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BB52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648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BC4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466A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638E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778F7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98603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4925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3BEF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69A7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4B41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1207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AC9F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BE84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C872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E6D6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AE10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BC11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FE50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5D1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9D18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41.67</w:t>
            </w:r>
          </w:p>
        </w:tc>
      </w:tr>
      <w:tr w:rsidR="00C03F58" w:rsidRPr="00603589" w14:paraId="0AA7EA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DB10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270E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7383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9105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8C1F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9391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478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68F8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D927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D79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F0B1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E648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7D34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5822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3572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8E46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1A67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FA31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5AC8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7BCBB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7341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B4DB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5CF0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8D92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42FDB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0CEB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BD89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4597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D80D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842E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FF70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5F51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3C60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596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4BA0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5D4D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639C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744A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5343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7BDE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CA2C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07F3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111D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B58B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A535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FEF1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7E25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FAAEE6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404FF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D5A8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AEE2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3D40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D4F9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62A8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E956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FA763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B8833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2D29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AB03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B63D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6B02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4810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B175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37D6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96A0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8725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A860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84E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60E3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048B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7608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0658C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3D02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88C4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E161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7681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545D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9BA2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BC89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BACA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89524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25D1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E1CF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E117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5201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1EAC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DD66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3268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0512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B48A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24FB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DF5D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196A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0A05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83D2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C1A1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FDB51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D8C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4A29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1E0B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A8C9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361F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5D0C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309F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566F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0AE6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38D7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B2E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A9B4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807F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9723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0E6B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6D5D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A89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754F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85DE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B0E3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2176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C0DD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8DED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36FD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B66E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AF06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A98E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DA62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0DBE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40AF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CE64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CAF3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EDF8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6DEF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9BB2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169F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F5E6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A743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C6E1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FBE9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49EA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AAED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6A6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A1D1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E5F5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F785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91F80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CA52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D091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5794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F91F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3BCA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C40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1AC8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23.44</w:t>
            </w:r>
          </w:p>
        </w:tc>
      </w:tr>
      <w:tr w:rsidR="00C03F58" w:rsidRPr="00603589" w14:paraId="54888E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E51A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3896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F828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3E8F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1DB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F9B2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4699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2F3F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C7AE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7034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A87B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9B2F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883E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E4C2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1225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D3AEE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A56F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A69C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E069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2DCF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2863F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4F33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7880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6181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E8EB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B24B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0A8A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8104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84A7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286D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FF90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BBFB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A56A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E9D6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E99B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D0047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D477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E68A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4CE3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590AA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AEE9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326F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F42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C772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925C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FB19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042D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0739A01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F9B8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3922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F851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4A96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86FA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359F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2457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C425E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BEBF5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BF16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C328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F0A4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EEE9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76E6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6794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BCAB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EF20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62C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CF08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797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D5C7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5392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1F95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101B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05FE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0607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6189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F65D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6D43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D49C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7D9D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E36CC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08763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AD2D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C0D0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0E8F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A754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6DC2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C2C3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4F76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D02C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4875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DE2B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31D8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4FCC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62B0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1A8A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B851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7AD6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7CD9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C37C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8660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2E77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9A7A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5A6A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79BC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10787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E9F3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279F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2A3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D66C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06E3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5B31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82B69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42373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4D57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297D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B17F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6C94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784E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61A8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2176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A39B2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49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E48C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EFD9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8947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82F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1BA1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08C58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C3F4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957F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37F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B744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C8B9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8619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90E0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C46D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8EED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37C5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9D6A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110E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63B8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99A5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6E9E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BAAB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9739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8D5C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243C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31EB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0.812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3556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45CB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A609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769E7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63C11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F2E5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5738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1879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F844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787C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4B57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16.59</w:t>
            </w:r>
          </w:p>
        </w:tc>
      </w:tr>
      <w:tr w:rsidR="00C03F58" w:rsidRPr="00603589" w14:paraId="48F520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A910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F526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D269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3354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3F20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CEBD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52FE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0C58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F7812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23AA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4F48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95D7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E7E79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027C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7643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13.81</w:t>
            </w:r>
          </w:p>
        </w:tc>
      </w:tr>
      <w:tr w:rsidR="00C03F58" w:rsidRPr="00603589" w14:paraId="643365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B442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5FFA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1DF1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C51D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1AC4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E5B8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F586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9F45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B8B9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A8C7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0A1D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25E1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3642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9C3F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4686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12.50</w:t>
            </w:r>
          </w:p>
        </w:tc>
      </w:tr>
      <w:tr w:rsidR="00C03F58" w:rsidRPr="00603589" w14:paraId="066AFF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4AA8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3CB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DA94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8B13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6B80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31C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3175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BA405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CC11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C09A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F03C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54C2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AAA9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39E7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7C39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D23A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42B4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183D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F6C7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40A0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6ADA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3AF2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85F9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9CBA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1AA0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80E0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241C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5D76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9ED5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7011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5ED1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A817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B7E0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197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2147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CC48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09CB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D1F1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382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0577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98AA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C4CB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C94B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533A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EAC0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F597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CE8D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9.22</w:t>
            </w:r>
          </w:p>
        </w:tc>
      </w:tr>
      <w:tr w:rsidR="00C03F58" w:rsidRPr="00603589" w14:paraId="102BE9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BAAC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8332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3700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09A8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8D20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22B0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E368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7886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97DA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A677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4B23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9E1A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69A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52FE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EFE6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A875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C9D9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9CAE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E914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CF76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0112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21D7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5637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7.75</w:t>
            </w:r>
          </w:p>
        </w:tc>
      </w:tr>
      <w:tr w:rsidR="00C03F58" w:rsidRPr="00603589" w14:paraId="43DA907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9FD7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23F0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CE81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43F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26E5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4672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AEB8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DDF4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E62F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A7F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433A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254D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1DE2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83A0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A1C3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6.30</w:t>
            </w:r>
          </w:p>
        </w:tc>
      </w:tr>
      <w:tr w:rsidR="00C03F58" w:rsidRPr="00603589" w14:paraId="25088A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076A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85BF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08B0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6FF1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8C30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2B31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2420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1C10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A74E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8522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7FA6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2162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C3B8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85F7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83FA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4.98</w:t>
            </w:r>
          </w:p>
        </w:tc>
      </w:tr>
      <w:tr w:rsidR="00C03F58" w:rsidRPr="00603589" w14:paraId="1FB0A9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A081F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A69F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50F2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7D92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6768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17DE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C0DB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4.62</w:t>
            </w:r>
          </w:p>
        </w:tc>
      </w:tr>
      <w:tr w:rsidR="00C03F58" w:rsidRPr="00603589" w14:paraId="4AE517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6410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E3BA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6BC4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66A0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296B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0E15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5B76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C682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CB2CB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7FE1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0222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EDF6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F20D6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CC45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8EC9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D7BD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81AE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058A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8E5A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4540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D5B3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5CB9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5159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4.62</w:t>
            </w:r>
          </w:p>
        </w:tc>
      </w:tr>
      <w:tr w:rsidR="00C03F58" w:rsidRPr="00603589" w14:paraId="108D36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D9E73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CD9A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BE32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A214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80902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BCD8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CC52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A396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6B03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78A3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1E3F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E7153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9302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C97E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0DAC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F3AF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D508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AE5B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F1AD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A4A1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D2CA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A189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1AD1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1D0D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90B7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EA36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484C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A5E0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AD02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3617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2AC0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6B439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8C29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13E2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101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EF16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44C6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8F7B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86EF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9A74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3.15</w:t>
            </w:r>
          </w:p>
        </w:tc>
      </w:tr>
      <w:tr w:rsidR="00C03F58" w:rsidRPr="00603589" w14:paraId="76748B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0D17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57F2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F6C5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FBA1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A7D90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1986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3F2B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02E1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1736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8E4C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06AC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1BAC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A695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CD94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D8AA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D7DC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8039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3A94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5E2D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F763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BF44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A13D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CB93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CBCE7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4494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10F2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38D1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C4FC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2730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7C0D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2FAA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E961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0D6D1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1FC2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7C82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A920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409C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C835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A80C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A3E9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44710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605B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AD38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4ECB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5D456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0F38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0291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5BBC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3E5E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BF09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E762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AC8F2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16C0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E27E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2D3B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DE0701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6DA1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E06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1209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F950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9191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839C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0BEF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20.47</w:t>
            </w:r>
          </w:p>
        </w:tc>
      </w:tr>
      <w:tr w:rsidR="00C03F58" w:rsidRPr="00603589" w14:paraId="03EE18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3A072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31A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1542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A77B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27D1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963A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5B19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18.89</w:t>
            </w:r>
          </w:p>
        </w:tc>
      </w:tr>
      <w:tr w:rsidR="00C03F58" w:rsidRPr="00603589" w14:paraId="511F00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306C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C158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60B9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B26C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EA48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ED8C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20F3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21106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70D23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3D36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69B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C48D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7A10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C8EC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1455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93A8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3FEB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292B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67C5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1A95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E9B4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B2C3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F177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B29B8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AA8C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DF97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C306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D886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B2EF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AABA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CC2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A30E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C06544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DB07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CAC4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E3C9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B59F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39.22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C5D1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F35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6.26</w:t>
            </w:r>
          </w:p>
        </w:tc>
      </w:tr>
      <w:tr w:rsidR="00C03F58" w:rsidRPr="00603589" w14:paraId="55932B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69CC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E509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9874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BAA2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E7AC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C26A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793F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1597A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F57B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923F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96D7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DF43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2E72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D944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1906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5.27</w:t>
            </w:r>
          </w:p>
        </w:tc>
      </w:tr>
      <w:tr w:rsidR="00C03F58" w:rsidRPr="00603589" w14:paraId="76909D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674C7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ED3B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12BD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0F28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96E8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74B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B793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CC5AA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E510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C25A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1D35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AA9C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4FC9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F16A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98EC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3.94</w:t>
            </w:r>
          </w:p>
        </w:tc>
      </w:tr>
      <w:tr w:rsidR="00C03F58" w:rsidRPr="00603589" w14:paraId="7188B4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289E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4D9D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8D0F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9B36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8953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51A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1A0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7C090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939B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CF13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3A40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D317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4454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6BCF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01A0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AED7F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72D8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D7B0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8B00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9B43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67A5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4076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1939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A5AC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9F8D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1282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337D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5CC5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0FD2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00C1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1AA1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63FC5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EDAD8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B630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63D6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1907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4A16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3ED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0127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D2523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D47D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DAE2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1E27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CCBE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B6A3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A776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6C27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F319C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CE018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1CFF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8CE1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BCD9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FDE0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8EEF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7C50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E1CB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3D81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8CF5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B1A7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8602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1148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1E4F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EDB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A0DB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3B0C3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50F9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7A6A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549F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87D8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7A66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BD8B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3B65F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0607F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6CAA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CA89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D06C9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75C8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8963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ACEE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1C990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C347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A4E2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A264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0304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3.043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DD6E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D92F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0342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F813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2857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A9D4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51CB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08B7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79A3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8A39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BEBA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5B787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1AA5A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530B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DA1C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3928C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1F1D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BDA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D58E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0EE7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D6203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9F43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DB94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E653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1D65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C54B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DBA9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0FFE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DAEAD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70BB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E6A6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807A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F904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1E6A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ED63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5368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B645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8296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C624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653C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D7F9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84B6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63B6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A57ED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5D43A0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C29D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23B6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0A98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82EF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37C1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0187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EC99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FEF40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E3F9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FA7C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867A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19A8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67F8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B6B9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8745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CB618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6977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2B5B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51D1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E98C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B055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CDE9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1496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949F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AE37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9E01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8B3B2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D691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AB4F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17E0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A629F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D0856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9A55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BC9F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3231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AA53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5373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87BE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83971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A50D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14EA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7939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A04F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2607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F383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01B2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36.72</w:t>
            </w:r>
          </w:p>
        </w:tc>
      </w:tr>
      <w:tr w:rsidR="00C03F58" w:rsidRPr="00603589" w14:paraId="778E9C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C357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0263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BDCC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4D0C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ECC2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DD98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3746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BF6A9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077AA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F8E6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B679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6A95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FF7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124B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DB52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D9A00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CC5FB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804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1FF6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452D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EE2A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D451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4261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31.15</w:t>
            </w:r>
          </w:p>
        </w:tc>
      </w:tr>
      <w:tr w:rsidR="00C03F58" w:rsidRPr="00603589" w14:paraId="6697CB8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06EC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A390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DBF8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D0BC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EB75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1441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274B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1182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673E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CED8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6425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2019A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28903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5F6B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BE3C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8290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D0FD8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9AE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1106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3550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4BD9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D9B1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8432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17725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EB409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1909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9C41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8B5E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C15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7EBC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2459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8C9703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F3CF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646B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8E45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60203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55F1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30E3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A303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8F8BF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E36C8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C6B8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A8A6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05D0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1.077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1AF4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120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E90F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6626A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E18A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B81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0466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CD90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2B24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18C0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AFE1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44.81</w:t>
            </w:r>
          </w:p>
        </w:tc>
      </w:tr>
      <w:tr w:rsidR="00C03F58" w:rsidRPr="00603589" w14:paraId="6738CF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E665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D2E6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F30D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96693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3557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6277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9A6C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7909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7228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8007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AFA6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8654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5A0D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B5D5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C959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E88EDC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6609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7698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D6C9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5F517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69111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6032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8E8B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17BF3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16E92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FC1C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EA63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0A56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B095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7523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DEF2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E0AC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0F33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39F6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C3A7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06C0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2202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BC55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24D3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FA9A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5094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5331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97A5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B124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BF0E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90EA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9396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3E4B5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FDBB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1BC8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D477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0A77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A4A0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9F62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80D1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5C3D0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2199F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1C08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6F74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D484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FA58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1B1E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6FDC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7AC24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9DC5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B473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C3D6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003A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DFC8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27D6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4FD3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EBD8F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7B84E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A710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31C6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A2F7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07DF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208E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0D65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BC8EA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EF67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5D44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2CCF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127B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1D9F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6EDE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6542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2D83BA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B9EE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EFDC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EABC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51DF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F7E1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99A2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EFB3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18A8A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74B0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A172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B0CE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E11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6C3E3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FB3D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838F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8041A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0A2F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C4D4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1C93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4EA0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759A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B33D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398D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F200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68122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8C58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3872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28DFF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A110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1333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A7F8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E12B1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03801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55C9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22D0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A050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2B31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1119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0BE1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5322B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3EFA1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0DB5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EF31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3C0F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3337B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12FB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3EEE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5D0B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67B2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249C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A595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635D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F5BA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0946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EF74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9EB19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A1A04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8ECC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5ACF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E535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4F49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CF2F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58E0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B6BF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0FC16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7B54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5A02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2AE1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084A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0C98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491B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8208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DC245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6B6E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80F4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2A17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D193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11AC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2091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8053F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7E586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12BB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B17F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07891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695C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1CFD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3BC8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6D7B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221FD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2C77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F67D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5416C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E302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D88A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3752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3B294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2672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0466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EC9F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A589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8C6F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8BED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1C99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1195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AC28D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A6BC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98A8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9640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469F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6ED4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E659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7.44</w:t>
            </w:r>
          </w:p>
        </w:tc>
      </w:tr>
      <w:tr w:rsidR="00C03F58" w:rsidRPr="00603589" w14:paraId="604973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91D3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7EB7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4EB5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38743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742B0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7FCD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F342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6.18</w:t>
            </w:r>
          </w:p>
        </w:tc>
      </w:tr>
      <w:tr w:rsidR="00C03F58" w:rsidRPr="00603589" w14:paraId="3D8B42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E665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CDA9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FE38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C5BE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225A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F1FC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7EFB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069F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9213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02D3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85BD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CCE5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85E5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D0F5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5F81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3B4B6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E10C1C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E642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8E978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58DB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DC6C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4290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9B37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3.66</w:t>
            </w:r>
          </w:p>
        </w:tc>
      </w:tr>
      <w:tr w:rsidR="00C03F58" w:rsidRPr="00603589" w14:paraId="570D2E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D7A7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3FFA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729B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C3EE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AAAA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67EB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CE8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37.22</w:t>
            </w:r>
          </w:p>
        </w:tc>
      </w:tr>
      <w:tr w:rsidR="00C03F58" w:rsidRPr="00603589" w14:paraId="26AAA5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FC1DB2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0168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0437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CE0FC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3E9A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B956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28C8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EFB2F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BA95A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0E97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E5B8B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EBB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0051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5648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283E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41642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B17F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7FCB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A1C3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E45C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B83C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F680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BEB5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32.24</w:t>
            </w:r>
          </w:p>
        </w:tc>
      </w:tr>
      <w:tr w:rsidR="00C03F58" w:rsidRPr="00603589" w14:paraId="778D186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AB965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B44D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FE6D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CB632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BCF8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A28E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4906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247D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EEF9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DAC6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05FB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A060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AB1D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96B8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3C3E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C0B0C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3E2A0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2CA7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1C16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4A8AB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5C2CE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8360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169E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026FB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4A5B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92A6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06CA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9977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9ACA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5EAA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D284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5A64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7C45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8EA1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C8B7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42BF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A741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8094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C3D8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2F46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D2C9D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96A2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F1C2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B17C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0BA8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5B16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6EDD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08B5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A6DC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6D4B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E974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2488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97C5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8704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BC7C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3D073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2A74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B165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A27F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166.15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DEF89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82B9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18E7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731D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2CB0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498A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50C7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119A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164.1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47022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F9A3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FCED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30CC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7B9B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775B0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EBAA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EE63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7EB0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483B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0CAC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17.098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424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359.06</w:t>
            </w:r>
          </w:p>
        </w:tc>
      </w:tr>
      <w:tr w:rsidR="00C03F58" w:rsidRPr="00603589" w14:paraId="7DA8D9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004D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A930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A8A1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42F6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9.425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FB43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695D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2C04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171.74</w:t>
            </w:r>
          </w:p>
        </w:tc>
      </w:tr>
      <w:tr w:rsidR="00C03F58" w:rsidRPr="00603589" w14:paraId="63BB088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A2B70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5549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E0AE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A8F52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6665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4F7E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BA2F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125.88</w:t>
            </w:r>
          </w:p>
        </w:tc>
      </w:tr>
      <w:tr w:rsidR="00C03F58" w:rsidRPr="00603589" w14:paraId="732F421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43BE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ED0D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345F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74FF7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1E0BB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7F1D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A3E9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114.62</w:t>
            </w:r>
          </w:p>
        </w:tc>
      </w:tr>
      <w:tr w:rsidR="00C03F58" w:rsidRPr="00603589" w14:paraId="0BBF51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07BEC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2DCD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3B1E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05A0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F5A5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EDE7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E463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107.60</w:t>
            </w:r>
          </w:p>
        </w:tc>
      </w:tr>
      <w:tr w:rsidR="00C03F58" w:rsidRPr="00603589" w14:paraId="180F7F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956D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9BE1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1788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ED98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F9EE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47A3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5612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94.50</w:t>
            </w:r>
          </w:p>
        </w:tc>
      </w:tr>
      <w:tr w:rsidR="00C03F58" w:rsidRPr="00603589" w14:paraId="49C5BC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985F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9F0D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CF97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EE1B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CB06B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250C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4BB0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94.50</w:t>
            </w:r>
          </w:p>
        </w:tc>
      </w:tr>
      <w:tr w:rsidR="00C03F58" w:rsidRPr="00603589" w14:paraId="5ED5AA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1ECE4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1541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914D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6518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5707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BB2C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9D8A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93.67</w:t>
            </w:r>
          </w:p>
        </w:tc>
      </w:tr>
      <w:tr w:rsidR="00C03F58" w:rsidRPr="00603589" w14:paraId="24905B4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F454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4A24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6868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6F4A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8E9C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0503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56A8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185.69</w:t>
            </w:r>
          </w:p>
        </w:tc>
      </w:tr>
      <w:tr w:rsidR="00C03F58" w:rsidRPr="00603589" w14:paraId="7A166F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0A28D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CD20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6F9B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B53C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E5B5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6EFF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50AD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79.10</w:t>
            </w:r>
          </w:p>
        </w:tc>
      </w:tr>
      <w:tr w:rsidR="00C03F58" w:rsidRPr="00603589" w14:paraId="6559DE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BD38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1B74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61A9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A202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41D6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DCF3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6792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75.51</w:t>
            </w:r>
          </w:p>
        </w:tc>
      </w:tr>
      <w:tr w:rsidR="00C03F58" w:rsidRPr="00603589" w14:paraId="46DC34B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CCCF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38AD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58CE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F5CF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16D5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06FE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502D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70.55</w:t>
            </w:r>
          </w:p>
        </w:tc>
      </w:tr>
      <w:tr w:rsidR="00C03F58" w:rsidRPr="00603589" w14:paraId="3793D9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E036A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9CEE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708B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7AD05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B17E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3C42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DEB3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69.28</w:t>
            </w:r>
          </w:p>
        </w:tc>
      </w:tr>
      <w:tr w:rsidR="00C03F58" w:rsidRPr="00603589" w14:paraId="2E7B7B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E160C0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D7F1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4B87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598A4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EB3B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57AE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C91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56.70</w:t>
            </w:r>
          </w:p>
        </w:tc>
      </w:tr>
      <w:tr w:rsidR="00C03F58" w:rsidRPr="00603589" w14:paraId="6BA20B0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3701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53EA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5535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E620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88BC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AE5C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2FCB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44.10</w:t>
            </w:r>
          </w:p>
        </w:tc>
      </w:tr>
      <w:tr w:rsidR="00C03F58" w:rsidRPr="00603589" w14:paraId="4DA2C1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8D63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3E91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6D1D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11652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5594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2681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4D46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43.22</w:t>
            </w:r>
          </w:p>
        </w:tc>
      </w:tr>
      <w:tr w:rsidR="00C03F58" w:rsidRPr="00603589" w14:paraId="5CE8DC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E5415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10835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0567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727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052D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B96E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CF1F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41.11</w:t>
            </w:r>
          </w:p>
        </w:tc>
      </w:tr>
      <w:tr w:rsidR="00C03F58" w:rsidRPr="00603589" w14:paraId="7E8186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5DDD8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075A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241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D1B1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3A4B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7343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E579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37.72</w:t>
            </w:r>
          </w:p>
        </w:tc>
      </w:tr>
      <w:tr w:rsidR="00C03F58" w:rsidRPr="00603589" w14:paraId="37B6AAE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1A6D2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DB5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27C8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561B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6701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A07B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BB7C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EFCA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C68A0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AAE8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A326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50F20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691D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A456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8BF9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5556E28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305F7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CAFE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A166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E7A3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7F4B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7ED4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A606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31.50</w:t>
            </w:r>
          </w:p>
        </w:tc>
      </w:tr>
      <w:tr w:rsidR="00C03F58" w:rsidRPr="00603589" w14:paraId="445CC0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3C7C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7D59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EBEE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337E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89CE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64.16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BED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592E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31.48</w:t>
            </w:r>
          </w:p>
        </w:tc>
      </w:tr>
      <w:tr w:rsidR="00C03F58" w:rsidRPr="00603589" w14:paraId="189250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4470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9FEA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01AE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9111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6434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3801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A387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23.10</w:t>
            </w:r>
          </w:p>
        </w:tc>
      </w:tr>
      <w:tr w:rsidR="00C03F58" w:rsidRPr="00603589" w14:paraId="7A686E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1519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8102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4E58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A78A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7D72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A898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FCC0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21.97</w:t>
            </w:r>
          </w:p>
        </w:tc>
      </w:tr>
      <w:tr w:rsidR="00C03F58" w:rsidRPr="00603589" w14:paraId="05D252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5F673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086D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5D6EE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74CF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4214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13.273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2381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38D8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21.71</w:t>
            </w:r>
          </w:p>
        </w:tc>
      </w:tr>
      <w:tr w:rsidR="00C03F58" w:rsidRPr="00603589" w14:paraId="3F4029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B451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B2A9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1586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CD18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42179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3C33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8AB4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524EBC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73CA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1E88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69F3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59EF5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E4D26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C2D0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CA91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21.00</w:t>
            </w:r>
          </w:p>
        </w:tc>
      </w:tr>
      <w:tr w:rsidR="00C03F58" w:rsidRPr="00603589" w14:paraId="5D5538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B55D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D783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ECD8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4A5D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3E75A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7C58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5A32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20.71</w:t>
            </w:r>
          </w:p>
        </w:tc>
      </w:tr>
      <w:tr w:rsidR="00C03F58" w:rsidRPr="00603589" w14:paraId="184493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5C19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561D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BFE7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C148B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35CB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DE5D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B22B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19.75</w:t>
            </w:r>
          </w:p>
        </w:tc>
      </w:tr>
      <w:tr w:rsidR="00C03F58" w:rsidRPr="00603589" w14:paraId="162A009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E23F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7ABAB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EBCE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4C30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E5A5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FFB4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C323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18.90</w:t>
            </w:r>
          </w:p>
        </w:tc>
      </w:tr>
      <w:tr w:rsidR="00C03F58" w:rsidRPr="00603589" w14:paraId="6BD692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6683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DDA6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4F27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B26E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4C66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13.267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1431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C306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17.07</w:t>
            </w:r>
          </w:p>
        </w:tc>
      </w:tr>
      <w:tr w:rsidR="00C03F58" w:rsidRPr="00603589" w14:paraId="2319C1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C84E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82F4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E4BB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0637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9330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13.261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C9EE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D1CF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17.03</w:t>
            </w:r>
          </w:p>
        </w:tc>
      </w:tr>
      <w:tr w:rsidR="00C03F58" w:rsidRPr="00603589" w14:paraId="079CB5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138E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48A1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5597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AD77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FD415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13.258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5885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0A1A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16.90</w:t>
            </w:r>
          </w:p>
        </w:tc>
      </w:tr>
      <w:tr w:rsidR="00C03F58" w:rsidRPr="00603589" w14:paraId="16F0A6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F7633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A55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86B7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3AC7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F6DD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13.259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923E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6A4B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16.90</w:t>
            </w:r>
          </w:p>
        </w:tc>
      </w:tr>
      <w:tr w:rsidR="00C03F58" w:rsidRPr="00603589" w14:paraId="544755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2CCA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6777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70CA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1CAA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D878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13.257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9BBE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F857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16.90</w:t>
            </w:r>
          </w:p>
        </w:tc>
      </w:tr>
      <w:tr w:rsidR="00C03F58" w:rsidRPr="00603589" w14:paraId="3B4B245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975E6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0D0D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D650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EA7E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EF140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13.260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3278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3D21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16.61</w:t>
            </w:r>
          </w:p>
        </w:tc>
      </w:tr>
      <w:tr w:rsidR="00C03F58" w:rsidRPr="00603589" w14:paraId="1A0F12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BCF9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AE99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311E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6AD0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D2D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13.265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AAB9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8B46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15.35</w:t>
            </w:r>
          </w:p>
        </w:tc>
      </w:tr>
      <w:tr w:rsidR="00C03F58" w:rsidRPr="00603589" w14:paraId="1B06B3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4EF54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24F1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5CF7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9956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85CC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13.266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FFED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37DC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15.35</w:t>
            </w:r>
          </w:p>
        </w:tc>
      </w:tr>
      <w:tr w:rsidR="00C03F58" w:rsidRPr="00603589" w14:paraId="3E56D10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1FC5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E8C7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3D00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4863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267F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13.272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F292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E70F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15.19</w:t>
            </w:r>
          </w:p>
        </w:tc>
      </w:tr>
      <w:tr w:rsidR="00C03F58" w:rsidRPr="00603589" w14:paraId="021C50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9E60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D975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79AD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0149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1663E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13.278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7F71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0.641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1FEE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13.46</w:t>
            </w:r>
          </w:p>
        </w:tc>
      </w:tr>
      <w:tr w:rsidR="00C03F58" w:rsidRPr="00603589" w14:paraId="535AFB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372D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D4C0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E40C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C308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2F60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13.264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84E9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F259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12.98</w:t>
            </w:r>
          </w:p>
        </w:tc>
      </w:tr>
      <w:tr w:rsidR="00C03F58" w:rsidRPr="00603589" w14:paraId="18DB2E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46E8E7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5BB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F2E5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601F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9C4A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DEE4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F4AE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12.22</w:t>
            </w:r>
          </w:p>
        </w:tc>
      </w:tr>
      <w:tr w:rsidR="00C03F58" w:rsidRPr="00603589" w14:paraId="51662BF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9F34D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BA98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73D8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36B0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1BCC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13.256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70B3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9EEF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12.01</w:t>
            </w:r>
          </w:p>
        </w:tc>
      </w:tr>
      <w:tr w:rsidR="00C03F58" w:rsidRPr="00603589" w14:paraId="503301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7B15B4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0878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F57E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1F1A0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A438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077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3BA4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95B98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D9BA7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D263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31E0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75BD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0198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3EC9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C249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E922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FA4BA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350B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09F2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A13D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AF13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13.268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836D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0E7D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10.38</w:t>
            </w:r>
          </w:p>
        </w:tc>
      </w:tr>
      <w:tr w:rsidR="00C03F58" w:rsidRPr="00603589" w14:paraId="1319B9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E8DE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B362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CDDF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0754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384E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63.5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35EA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655F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32.25</w:t>
            </w:r>
          </w:p>
        </w:tc>
      </w:tr>
      <w:tr w:rsidR="00C03F58" w:rsidRPr="00603589" w14:paraId="7DB77B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FBD3C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F990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278D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65AB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7235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8DB3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1EC6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9.79</w:t>
            </w:r>
          </w:p>
        </w:tc>
      </w:tr>
      <w:tr w:rsidR="00C03F58" w:rsidRPr="00603589" w14:paraId="13C83F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1791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376D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B7524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800C5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AE1E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C3BC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1E9F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19.45</w:t>
            </w:r>
          </w:p>
        </w:tc>
      </w:tr>
      <w:tr w:rsidR="00C03F58" w:rsidRPr="00603589" w14:paraId="662CC3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3D42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3F3B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DE41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72CC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1DC0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13.277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6128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5BA7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5.18</w:t>
            </w:r>
          </w:p>
        </w:tc>
      </w:tr>
      <w:tr w:rsidR="00C03F58" w:rsidRPr="00603589" w14:paraId="46882A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5CAE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A7E3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C995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7E72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0B80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3A90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B681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CDD6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D211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F3D9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E5CE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4018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F09F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13.271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26E2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D224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1.21</w:t>
            </w:r>
          </w:p>
        </w:tc>
      </w:tr>
      <w:tr w:rsidR="00C03F58" w:rsidRPr="00603589" w14:paraId="7B48206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5A9D9B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1221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A33F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C6B2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CC75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13.263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C21D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DFAE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</w:t>
            </w:r>
          </w:p>
        </w:tc>
      </w:tr>
      <w:tr w:rsidR="00C03F58" w:rsidRPr="00603589" w14:paraId="03C682D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0F23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НИКОЛАЙ ВАСИЛЕВ СТОЯНОВ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D56F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321F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024C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4C4C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1AC3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C29B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531F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95D52E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204192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803B42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6E15CF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2354.635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47A74D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EA0D9D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328.199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19154E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6892.18</w:t>
            </w:r>
          </w:p>
        </w:tc>
      </w:tr>
      <w:tr w:rsidR="00C03F58" w:rsidRPr="00603589" w14:paraId="7FFD3E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FD026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52A0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E83D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7B78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4.856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1BAC5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3F38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6648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AC5C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42525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5D90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7872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C467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3.032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CCF20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115B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F3D7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CE240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9638B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DBFB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52DB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AEA0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4BF6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46A0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7EE2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3F3E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4A4FC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E286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40E3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6675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0AB5C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F74A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FF1E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48FAD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C5614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4DFB9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B8C6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A46B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8BB0F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4675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0484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C6FBD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3CD15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AD7E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C962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D5E2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6DCC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38C6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21A2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ADDF29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B89F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6BFF7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8EE3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CBAB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71FB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BB82B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9298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E747C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B08C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12CD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59E8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2F8F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9B61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E775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A32F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02A5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E5F09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4C8C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C37A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2D56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6225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3347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5077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D991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09EB60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B948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123A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4D4A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2EE4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F401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F576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5332B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8BBF8A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4031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C2A8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BB0D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0D85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D6E8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A63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00F5E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CDDD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B9CE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435B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2744D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8897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2E36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F0E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27D04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E6AD6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99841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0B60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7B65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5025F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15F3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381F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3D04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6D72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C6FD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FC63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08A9B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79A2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49C2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C7FC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D575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D334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8E67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1BEA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04D7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B974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BD91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762E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89B5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14CEA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49AC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5FE2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8E22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6CBA5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862F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E35D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15.12</w:t>
            </w:r>
          </w:p>
        </w:tc>
      </w:tr>
      <w:tr w:rsidR="00C03F58" w:rsidRPr="00603589" w14:paraId="7283BC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012A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РАДКО ВАСИЛЕВ ЯРЪМСКИ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D89F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62AD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9497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D7FE9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2749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303C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9.16</w:t>
            </w:r>
          </w:p>
        </w:tc>
      </w:tr>
      <w:tr w:rsidR="00C03F58" w:rsidRPr="00603589" w14:paraId="6EC5066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E98AB1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7A8657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806982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5C7904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30.604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E9B71A9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6426C0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1.156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2F8318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24.28</w:t>
            </w:r>
          </w:p>
        </w:tc>
      </w:tr>
      <w:tr w:rsidR="00C03F58" w:rsidRPr="00603589" w14:paraId="7FCC0C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93CA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BB41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D5FA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064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35D8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728.1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BB80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4122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450.11</w:t>
            </w:r>
          </w:p>
        </w:tc>
      </w:tr>
      <w:tr w:rsidR="00C03F58" w:rsidRPr="00603589" w14:paraId="7ED29C7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F732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689C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3DAA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CB2C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20.947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6EC5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972A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5696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DB245C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0CA3E4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C30B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905C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3743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17.245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2567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F810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A07B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D6287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2C52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7890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4A4B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4C5C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87B1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B2E1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926F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48C6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6DB1F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55E7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AB32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B6FF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6C58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92D7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6D2C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5860A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F168F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54A0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B14B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AE1B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10.374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556B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F9E7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2E83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69D1C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3D9C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9953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2823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F894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5FD7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CBBF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8B41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73311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A1EF7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6BEA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0144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0AFFC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A7AE4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A1ED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1874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110AA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D3CFA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553F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8127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E6AD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A797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6527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BBF0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3592F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759AC6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382E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60D0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37B9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E622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D8C0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5F41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7243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886C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AEAF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98DE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A04D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CFD0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87D1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6AE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ADAB14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8C2B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6F86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87EB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5E1D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A6CC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0A92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B0CD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9B73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D0F4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3139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6862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B8485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0BD1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7F17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B757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148FBF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A78D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F92C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3C4B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2730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48521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5081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7D41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6A1AA2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F63A1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1F99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634EA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CC80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77924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75AC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5930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BB468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309FE8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7733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4F6EC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D356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AC5B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4310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EADA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2E2BD8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A8DE99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47D8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4842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28E0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267E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C068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8784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0B177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8D716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437C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182B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3781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7DB8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162F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3AAC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6FCCC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08EFFF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FFD1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12ED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24FD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2E5E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DC6E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973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1A1E04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D1127B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2CB3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E7706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D11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39BFB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7D24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F3EB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53DB9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2647F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A34A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5B1D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97AF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3436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1DF8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C868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99207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1B9A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0023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5A53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553E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5D88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3C6A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D25F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D393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7FC2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652F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D646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0689A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7F50B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B925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D77C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BEE5E3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C8F67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A4A0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A0DF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A511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988A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18A9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3450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B6451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2A0C5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D641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AA4F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C03C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BD536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A255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A832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8D4E27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D85C73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3881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D9EE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9C6C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4FAED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7BC5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439C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4048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015D3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6169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1A77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7499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73DF8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6F40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164A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D2B0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34DD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309D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0BFB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EB6B6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7456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2C93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26E2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0935FE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8D004A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4F8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5D20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C1EB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6E3F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87C6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C8C0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B4A07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D39C6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22FF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A4DF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E1976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EDBC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524F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CC32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93D785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87C625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D5D2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073C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AEC0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F24E5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97A7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FEC0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3D8B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3E1BF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C47A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AC8A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4BFC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B1E78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0FD6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95B4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A23F5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27138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23EB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14D4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2D6E8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F691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4548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08E7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187C4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6506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B786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B02E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0409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E17C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6BB9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B5375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40BF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64F68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5181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E651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C5F4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30B7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08BB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FA9C0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65.18</w:t>
            </w:r>
          </w:p>
        </w:tc>
      </w:tr>
      <w:tr w:rsidR="00C03F58" w:rsidRPr="00603589" w14:paraId="7925D3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F09E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ECC6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89B0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477D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B978E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5F10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F990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A1CEEA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2626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A1C3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5C546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C3B23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3C198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0E77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FC5A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DC39CB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FC69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63EA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20AF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F56F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B93D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855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B841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BBCD73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5F11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250A0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FEA9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BC4F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C5539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873F5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95C5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5804B6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99C8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9A92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F20A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87BED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4AB3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DCE4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30E9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68F7E2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DAE22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21C8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1F79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9306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76CA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32D1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A002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196C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E81D5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BBB8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B425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0193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76CD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BE556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DDF5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8CFAC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72097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E2EA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59BE3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E2FC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E0B0B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D300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D507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0AD65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F7DC9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AB4D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D9F73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ED92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21583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567A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B173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71199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714A4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E46A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CCA8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104.18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7BAB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F5F0E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C7EE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0D9D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1A023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3EEA28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DEAA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4B61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FE55C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10F2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2C08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51ED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0D6637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4D3C54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452C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CB41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B8A12D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B019A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91C7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8DCB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5C6A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BB3014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D4414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7DF9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108.5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907D0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BDEF9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14FC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335B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21FD0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166D5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212A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569E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12DD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9.916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B7BD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E14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3B18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7073E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F3CDB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42751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5C3C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966F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34DD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2B1F7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6395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BBD94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1ADE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CFF0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4DB3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AFBD0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977DD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6D2A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F1C2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810CC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8BA6A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8431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6DB7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287B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02771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3F77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C6D2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616C7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D51E9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0271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C71B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6E25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AAD7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1FA4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02B1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A9C950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88A3A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F493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6DAE1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60DC5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5465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B50D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C431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FB29CA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40EEF1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F5FC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6E0A8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3B6A3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AA04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80DD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BC3E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8065D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2319F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D1CD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C83E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0219D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2.519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A033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E5F4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EB25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DA19D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743677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E643D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C534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73188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7FD3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EB19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48ED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2CBA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B1D3B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789A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C4E8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921C0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EE7A0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12A6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7D3A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1716B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EA03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98E9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B31D4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1B3A8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4670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56CF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5A4B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ECBCB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CFAB6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F01D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A8F0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1964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2962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B64B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77B7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959D9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5AAD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C27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10CB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66BE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B958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7DA0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7876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D4D1C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6F48FC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3D0B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3EB52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5BB4C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759C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F88F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ABE7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40155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17FCB3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A462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6316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72517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ABB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1DD4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614E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05C42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24306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58A5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D05A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36BB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D0F6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8E87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F376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</w:t>
            </w:r>
          </w:p>
        </w:tc>
      </w:tr>
      <w:tr w:rsidR="00C03F58" w:rsidRPr="00603589" w14:paraId="037767C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4281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8139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766A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4DD0B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FF86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D648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AF70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08FB8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6D3E5C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23B4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6BE40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AE94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96A2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F053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C935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C2722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A716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1FDA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1BAB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594B9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5A3E8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1B81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4C36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18.90</w:t>
            </w:r>
          </w:p>
        </w:tc>
      </w:tr>
      <w:tr w:rsidR="00C03F58" w:rsidRPr="00603589" w14:paraId="427F13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A13A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E5E4E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0574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624D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453A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D553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EADF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81BD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28D59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966A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A85707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3948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CA3D4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0CC9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928E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01E23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488E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81BA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CA1B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F8CB9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4BD63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9613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8923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0B726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35ED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2D97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1BC1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2E4A4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8EDE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087F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0F58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A8AFA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D552F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0430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D4F4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A33A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F574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751D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FADA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B8114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966A66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0B95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8119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B372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2D9A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92C3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63B0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CBF95E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2083F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7C37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580A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8718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0.646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2B277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9D50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2A8F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13.57</w:t>
            </w:r>
          </w:p>
        </w:tc>
      </w:tr>
      <w:tr w:rsidR="00C03F58" w:rsidRPr="00603589" w14:paraId="5A4C0FC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E7B6F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63AE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1BCDA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4AE4D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DE79C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6E975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B163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F1031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06B93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FB23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7F87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B88882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0.548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DC16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4917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08F0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9C058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A1099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CFE9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462A6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D5CD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3F02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3F18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A817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5E936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8C608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15F46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329F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2EA0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C34D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7AD3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11C2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9.45</w:t>
            </w:r>
          </w:p>
        </w:tc>
      </w:tr>
      <w:tr w:rsidR="00C03F58" w:rsidRPr="00603589" w14:paraId="65198BD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4951B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D008D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F0A8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183DC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C20E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C2C6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399B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7.60</w:t>
            </w:r>
          </w:p>
        </w:tc>
      </w:tr>
      <w:tr w:rsidR="00C03F58" w:rsidRPr="00603589" w14:paraId="0937630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017791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8C94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3A76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D3B4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C04F6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B389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A32E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7C92B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CDF064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30143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8D91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C052D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DA4E8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6C0B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1317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3FB278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15130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87D5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0CCC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1597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95BB3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137F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0355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5.67</w:t>
            </w:r>
          </w:p>
        </w:tc>
      </w:tr>
      <w:tr w:rsidR="00C03F58" w:rsidRPr="00603589" w14:paraId="351EA18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27C0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0FFAF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BF8E5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69691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94C089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F19C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16AE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62CD66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2681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3DD3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D98D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A0513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FC6FF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33C0C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77ACC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E9CA0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2A939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6D2E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9AB6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67BB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5.724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9783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A788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35A8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29C725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9D927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D818F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43B3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4426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88461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9D1C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66D23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1B38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DB10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18C91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E7A62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3DE6A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9C47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6227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92BA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366D30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B47C54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6843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9EDD3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D6D71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406A3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BE92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0AE10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F8D94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B9BFE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04DC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9AB8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A982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0015BE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302F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924F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54.38</w:t>
            </w:r>
          </w:p>
        </w:tc>
      </w:tr>
      <w:tr w:rsidR="00C03F58" w:rsidRPr="00603589" w14:paraId="059B0F1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B505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99D6D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78FF7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0AEC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32241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3303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268A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985E4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89F863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EC5B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7932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9C22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CD5F8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ADD5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EFEE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784EB5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6559E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C36CE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A79C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31B6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2.073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2940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AA3E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1B0B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2012D9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1461FC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3E23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CD3C3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FC0E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D093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C23A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3E6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168DF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23F64E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50EEA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84ECDB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3797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9AA2A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1F29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86FF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FC1E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51BB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9553F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DC1E2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249A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158FC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DE51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F884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A50F1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2973C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4C5E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DA1A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A3764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A1E72A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214B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650C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58908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4093B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707DD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98AC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2611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8266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9AB8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B6A9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20.62</w:t>
            </w:r>
          </w:p>
        </w:tc>
      </w:tr>
      <w:tr w:rsidR="00C03F58" w:rsidRPr="00603589" w14:paraId="58BB865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528107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0B76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C250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92689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3C32A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30C2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B13E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7.35</w:t>
            </w:r>
          </w:p>
        </w:tc>
      </w:tr>
      <w:tr w:rsidR="00C03F58" w:rsidRPr="00603589" w14:paraId="177FCBB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D1E979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AB6F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0E438D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6458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9C9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BBCD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BB38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EBC09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B64B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883CC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354B1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1A5F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5DFC7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FABAA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D7EE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7EF0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48D3C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F128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9D1B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2E5F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0700C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B545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45B6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5CE455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DF574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23CA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1043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F916B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4E8D5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536E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CBF6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F2FCD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45D0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26BE2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D52F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0980C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324D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C10D9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32EE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38DB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DA5AA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D4D2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A4C8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9C0B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6826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88F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FDDD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9654D9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51E1E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45466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F611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1918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C7AA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E4FC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A7E7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BA3685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5E2DF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151DB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22B5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D96E1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053E4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674A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A8C5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A293B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6E687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E564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455D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32F3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5.859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AC7C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2B8F6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29C6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62B9BA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B08AD8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F56D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089058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A619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5.855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3EA6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955F5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7705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E79FD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1FF635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9386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F9810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7B585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CD91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47439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F9B6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BD4EE6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CEC81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2870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62C5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23C06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D97AF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4EED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07D72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CF29F8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CA77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5C14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8302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F91D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DC35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EE9E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55F0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2F07C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E01C5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AB5AD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C9D1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B8111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19808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8945E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4C4B4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DD5A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EE1F35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41C5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F4D13F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B04FA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8F890A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D2DD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9471C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9A49C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D4632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EC1B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3E0D7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3C98A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5CA89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F9A27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D9FB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FC2FAB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1D95E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0C0B2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1450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63F1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4.233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41A8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DD0B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15E3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F5835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619B6D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8941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AE6F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607B2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04E507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70B7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2A2E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2165E2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607BC24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C9ADF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246E9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DB393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4.098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1E92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F94E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462C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4AD5EA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F26B1F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8558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917FF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E7DC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0816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62A2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FC71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A98F1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144C6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C33C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7EA0A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89E1E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FF7C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5617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C20E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772E4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E3E13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42DB3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BE15C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AFDD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8E2E04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C33A0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95A2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9B712B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83669C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84BB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2A5B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09CB8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D137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59A4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F972D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2A99B7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56FA2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C7C96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85DA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21B33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E47B6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5EEA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44A6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051B4B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FBE1E5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9FB2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88E99E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1B249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FB4916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3C08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18FA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7087606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98FA09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61154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DE6FD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7669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C1A7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44EC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3345C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A548D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A4ADC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AA9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E3F0C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3D76E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AAA4F7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B7A55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4F6A1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F6B3B9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E7A30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F668F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8AA61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127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51DA2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E6B44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9F4D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463F6C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FD9477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97DB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C5EE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5875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8E9EE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72EC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E593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D5244B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FE882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B94C6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B4F3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FE56E7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CBA1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F8BB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47A3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B8D632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22902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100C4B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8782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A9A3F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A919B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FED0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96F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0BEDF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A21C28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C31B7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A51C62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E2BED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64DF8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3602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1C1E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CEF14C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58641A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90B8F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D14E91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6401A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44E7B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DC62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CD16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09CA9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AFDCD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D19B3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53C8D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F1DD4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1.747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66C3CA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60D7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39E4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A51152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DAD836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49604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3730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25E296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1664A2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38755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F97D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3C4B63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3A48D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AD7FA2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AA545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69E4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66A180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289B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DDEC7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ACD5EF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C8E5B6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C5563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E819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2619A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B264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C728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5BE7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9FF7EB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BFE89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449D2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F10D7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29EF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D4D8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72A9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E6D17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CD37E2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9AD890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16DA0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AA0D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7CDDA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4841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0B79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36DD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43D59D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9C639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A51FC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3C1B8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9D721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D1F167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AD38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6546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94919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0AB22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4654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1E84F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EDFDF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D7FF6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27A7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6083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FECCE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A311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E4F5B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B316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971BA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B17658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9F6C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FF020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7E75C93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C083A8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2BAEB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7E08A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C3A11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AC7B1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EFFD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D6EE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DF6136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7B56B4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E10EB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FE0B0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DF9B3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F72C7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6B2D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B1E04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5CC08E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45444A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DB289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5B011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9679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AE828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140.31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D30F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0FF8E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29.77</w:t>
            </w:r>
          </w:p>
        </w:tc>
      </w:tr>
      <w:tr w:rsidR="00C03F58" w:rsidRPr="00603589" w14:paraId="20A55C40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F7DBFE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391B0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CDAD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8549C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6B7D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C9EC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7DD0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1F1CAA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2D0BED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35414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F1603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A820A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9CBA6B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C6ED8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933F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EE349C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3F7CD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4A0B04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396B7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8012C4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0D71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BC623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114DD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9BA7A6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09244F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6D74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024D7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06FD2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CEB186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1339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8A7B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64DB91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1F75CE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9B2B6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80F032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2F95F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3DE7F1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BD7F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CB60C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EF6FC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EC39E8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A540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A306C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47D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6DE83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6D84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6E924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905AAF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19F52D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3B16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DD505E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051851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26C2A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9945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0EEF7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7B48C4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97D37A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3CDAF2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C64E8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6C0651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F221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0D73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0AF7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82EA9E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47688D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26C5C0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2141E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D6EB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8188C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140.40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CAF8E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BC9A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10.48</w:t>
            </w:r>
          </w:p>
        </w:tc>
      </w:tr>
      <w:tr w:rsidR="00C03F58" w:rsidRPr="00603589" w14:paraId="50696C0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C6F9AE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lastRenderedPageBreak/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971C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82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25F4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B3381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2016F9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227C6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0B23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0137660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6137D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7A8B01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D773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1ADDC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6.076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5FE95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C3B8A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8F803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70C1F33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551D80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СИЛВИЯ ВАСИЛЕВА НИКОЛОВА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FDA96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BF78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134.56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F82F11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4.513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6788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EC50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CA82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AF4C31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715AE1D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5C5460F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1D77C7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188EE53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504.687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2BC8AF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BEB5F1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33.07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56CC9F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694.47</w:t>
            </w:r>
          </w:p>
        </w:tc>
      </w:tr>
      <w:tr w:rsidR="00C03F58" w:rsidRPr="00603589" w14:paraId="387CC30C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AECD5DD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AD58C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D743A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E66A2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82A75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5B95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7577A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36799F5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5537ABA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E98037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C9DA8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2D12EE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E01473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16914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CF36E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CAC1D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2E3D17B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E850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7638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952C4F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75A0B5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7124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8C69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4BFC56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01C54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8FA1E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71931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62555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13C3F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5C9CF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FE81A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13.99</w:t>
            </w:r>
          </w:p>
        </w:tc>
      </w:tr>
      <w:tr w:rsidR="00C03F58" w:rsidRPr="00603589" w14:paraId="61D9869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05821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A5CC5F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4232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4ECD5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CB7872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C7E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7D52A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D484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10C731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A73FD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C4843D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5E6B4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47B3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BE34C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FC8D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4F4CE11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AE78F9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7BCA6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81191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190.2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4F9C7E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0.230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D75C6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4351F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ACBDA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0227D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E923BB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B09B7A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ED6F8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189.13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0C069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06660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8809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E0D2C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763066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8BFCC0E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042A9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7E21C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85ADF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3.239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4141490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9C485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9042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1AC5C1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F8D5F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35690E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90C0F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2EB6FF8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2.581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D75276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76241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544A2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1BA152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C555CC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1D5459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DDC738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D48AD3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8296F5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A159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F0E8B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86D0AD4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008AA8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782811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9F21D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7E281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79225B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BDCF9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D1EC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F22F77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A4561E6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C98A3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C791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B29C14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BE9603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1D157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CE51B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8DF0B6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0B7C3300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6BD454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617195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F3518E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309CD2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11477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EE52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A18F3A5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C55CA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7FBA7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C2184F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CF66C0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49BAEF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9368A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22E0D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ED671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A47E2B9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2D1AE9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124D45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CF1F7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799D911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D4143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19762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6B4C39B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3D342C7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AB592C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2CD99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4825FC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8A135F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9F914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944C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22.68</w:t>
            </w:r>
          </w:p>
        </w:tc>
      </w:tr>
      <w:tr w:rsidR="00C03F58" w:rsidRPr="00603589" w14:paraId="5008D35D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64F060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0A7581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EEC50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AD3D4F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B9E745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E1226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F11D9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3A74BD8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DA188BF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08122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5AD4B4C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42E500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6.764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FC0862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E6E10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52B9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E943CD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541583E5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871CDA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EB0A8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75.3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3FFEA34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3.317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C8D53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A755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87D8C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5AAA9FF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77EF9358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CF4857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BB1E34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4267FC18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A3F09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5C32B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136231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475C2B5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F487E51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B22CBB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0EEAAC2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F19CE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5C2392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C525E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4C336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14036C27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35F7824C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734E615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0F94E9A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749378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EE2DCE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4154A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583559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25F4568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258DF52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067C2DC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F3D3D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91409E5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10CC880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8A8B46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0DA80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</w:t>
            </w:r>
          </w:p>
        </w:tc>
      </w:tr>
      <w:tr w:rsidR="00C03F58" w:rsidRPr="00603589" w14:paraId="24101B0A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29A88383" w14:textId="77777777" w:rsidR="00C03F58" w:rsidRPr="00603589" w:rsidRDefault="00C03F58" w:rsidP="00C03F58">
            <w:pPr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16"/>
                <w:szCs w:val="16"/>
                <w:lang w:val="bg-BG" w:eastAsia="zh-CN"/>
              </w:rPr>
              <w:t>СИМЕОН ВЕЛИКОВ КОСТАДИНОВ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0CA05D7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4EED5D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BF4BD9B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9.793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271AE5B0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EA4683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9FE48F" w14:textId="77777777" w:rsidR="00C03F58" w:rsidRPr="00603589" w:rsidRDefault="00C03F58" w:rsidP="00C03F5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C03F58" w:rsidRPr="00603589" w14:paraId="5F3A945B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18EA275A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F45D91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EB67484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8A0DAED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49.804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DFB69F2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1C5D6D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1.946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3909D3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40.87</w:t>
            </w:r>
          </w:p>
        </w:tc>
      </w:tr>
      <w:tr w:rsidR="00C03F58" w:rsidRPr="00603589" w14:paraId="457371A9" w14:textId="77777777" w:rsidTr="00013429">
        <w:trPr>
          <w:trHeight w:val="14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655A4371" w14:textId="77777777" w:rsidR="00C03F58" w:rsidRPr="00603589" w:rsidRDefault="00C03F58" w:rsidP="00C03F58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ЗЕМЛИЩЕТО (дка)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DA44D4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A8F5FBF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958D6FD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14515.482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03C6F05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7BD4C2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1175.126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9DC3F5" w14:textId="77777777" w:rsidR="00C03F58" w:rsidRPr="00603589" w:rsidRDefault="00C03F58" w:rsidP="00C03F5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60358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24677.65</w:t>
            </w:r>
          </w:p>
        </w:tc>
      </w:tr>
    </w:tbl>
    <w:p w14:paraId="54811971" w14:textId="77777777" w:rsidR="00A513AB" w:rsidRDefault="00A513AB" w:rsidP="00603589">
      <w:pPr>
        <w:ind w:firstLine="708"/>
        <w:jc w:val="both"/>
        <w:rPr>
          <w:lang w:val="bg-BG"/>
        </w:rPr>
      </w:pPr>
    </w:p>
    <w:p w14:paraId="6BD11DA8" w14:textId="77777777" w:rsidR="00603589" w:rsidRPr="00603589" w:rsidRDefault="00603589" w:rsidP="00603589">
      <w:pPr>
        <w:ind w:firstLine="708"/>
        <w:jc w:val="both"/>
        <w:rPr>
          <w:lang w:val="bg-BG"/>
        </w:rPr>
      </w:pPr>
      <w:r w:rsidRPr="00603589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14:paraId="506B9DF5" w14:textId="77777777" w:rsidR="00603589" w:rsidRPr="00603589" w:rsidRDefault="00603589" w:rsidP="00603589">
      <w:pPr>
        <w:ind w:firstLine="708"/>
        <w:jc w:val="both"/>
        <w:rPr>
          <w:lang w:val="bg-BG"/>
        </w:rPr>
      </w:pPr>
      <w:r w:rsidRPr="00603589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14:paraId="4B979772" w14:textId="77777777" w:rsidR="00603589" w:rsidRPr="00603589" w:rsidRDefault="00603589" w:rsidP="00603589">
      <w:pPr>
        <w:ind w:firstLine="708"/>
        <w:jc w:val="both"/>
        <w:rPr>
          <w:lang w:val="bg-BG"/>
        </w:rPr>
      </w:pPr>
      <w:r w:rsidRPr="00603589">
        <w:rPr>
          <w:lang w:val="bg-BG"/>
        </w:rPr>
        <w:t>Обжалването на заповедта не спира изпълнението й.</w:t>
      </w:r>
    </w:p>
    <w:p w14:paraId="1199C948" w14:textId="77777777" w:rsidR="00603589" w:rsidRPr="00603589" w:rsidRDefault="00603589" w:rsidP="00603589">
      <w:pPr>
        <w:ind w:firstLine="708"/>
        <w:jc w:val="both"/>
        <w:rPr>
          <w:lang w:val="bg-BG"/>
        </w:rPr>
      </w:pPr>
      <w:r w:rsidRPr="00603589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603589">
        <w:rPr>
          <w:b/>
          <w:lang w:val="bg-BG"/>
        </w:rPr>
        <w:t xml:space="preserve">Банка: </w:t>
      </w:r>
      <w:proofErr w:type="spellStart"/>
      <w:r w:rsidRPr="00603589">
        <w:rPr>
          <w:b/>
          <w:lang w:val="bg-BG"/>
        </w:rPr>
        <w:t>УниКредитБулбанк</w:t>
      </w:r>
      <w:proofErr w:type="spellEnd"/>
      <w:r w:rsidRPr="00603589">
        <w:rPr>
          <w:b/>
          <w:lang w:val="bg-BG"/>
        </w:rPr>
        <w:t>, BIC: UNCRBGSF, IBAN: BG67 UNCR 7000 3319 7337 51</w:t>
      </w:r>
      <w:r w:rsidRPr="00603589">
        <w:rPr>
          <w:lang w:val="bg-BG"/>
        </w:rPr>
        <w:t xml:space="preserve">, сумата в размер на средното годишно </w:t>
      </w:r>
      <w:proofErr w:type="spellStart"/>
      <w:r w:rsidRPr="00603589">
        <w:rPr>
          <w:lang w:val="bg-BG"/>
        </w:rPr>
        <w:t>рентно</w:t>
      </w:r>
      <w:proofErr w:type="spellEnd"/>
      <w:r w:rsidRPr="00603589">
        <w:rPr>
          <w:lang w:val="bg-BG"/>
        </w:rPr>
        <w:t xml:space="preserve"> плащане за землището в </w:t>
      </w:r>
      <w:r w:rsidRPr="00603589">
        <w:rPr>
          <w:b/>
          <w:lang w:val="bg-BG"/>
        </w:rPr>
        <w:t>срок до три месеца</w:t>
      </w:r>
      <w:r w:rsidRPr="00603589">
        <w:rPr>
          <w:lang w:val="bg-BG"/>
        </w:rPr>
        <w:t xml:space="preserve"> от публикуване на заповедта.</w:t>
      </w:r>
    </w:p>
    <w:p w14:paraId="53CB92F7" w14:textId="77777777" w:rsidR="00603589" w:rsidRPr="00603589" w:rsidRDefault="00603589" w:rsidP="00603589">
      <w:pPr>
        <w:ind w:firstLine="708"/>
        <w:jc w:val="both"/>
        <w:rPr>
          <w:lang w:val="bg-BG"/>
        </w:rPr>
      </w:pPr>
      <w:r w:rsidRPr="00603589">
        <w:rPr>
          <w:lang w:val="bg-BG"/>
        </w:rPr>
        <w:t xml:space="preserve">За ползвател който не е заплатил сумите за ползваните земи по чл.37в ал. 3 т. 2 от ЗСПЗЗ, съгласно заповедта по ал. 4, </w:t>
      </w:r>
      <w:r w:rsidRPr="00603589">
        <w:rPr>
          <w:b/>
          <w:lang w:val="bg-BG"/>
        </w:rPr>
        <w:t>се прилага чл. 37в, ал. 7 от ЗСПЗЗ.</w:t>
      </w:r>
    </w:p>
    <w:p w14:paraId="43D1F655" w14:textId="77777777" w:rsidR="00603589" w:rsidRPr="00603589" w:rsidRDefault="00603589" w:rsidP="00603589">
      <w:pPr>
        <w:ind w:firstLine="708"/>
        <w:jc w:val="both"/>
        <w:rPr>
          <w:lang w:val="bg-BG"/>
        </w:rPr>
      </w:pPr>
      <w:r w:rsidRPr="00603589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14:paraId="12D9C5D2" w14:textId="77B9EA8D" w:rsidR="00DC12F3" w:rsidRPr="00603589" w:rsidRDefault="00603589" w:rsidP="00603589">
      <w:pPr>
        <w:ind w:firstLine="709"/>
        <w:jc w:val="both"/>
        <w:rPr>
          <w:lang w:val="bg-BG"/>
        </w:rPr>
      </w:pPr>
      <w:r w:rsidRPr="00603589">
        <w:rPr>
          <w:lang w:val="bg-BG"/>
        </w:rPr>
        <w:t xml:space="preserve">Копие от заповедта да бъде връчена на началника на ОСЗ – </w:t>
      </w:r>
      <w:r w:rsidR="00F62F0D">
        <w:rPr>
          <w:lang w:val="bg-BG"/>
        </w:rPr>
        <w:t>Елин Пелин</w:t>
      </w:r>
      <w:r w:rsidRPr="00603589">
        <w:rPr>
          <w:lang w:val="bg-BG"/>
        </w:rPr>
        <w:t xml:space="preserve"> и на представителите на общин</w:t>
      </w:r>
      <w:r w:rsidR="00A513AB">
        <w:rPr>
          <w:lang w:val="bg-BG"/>
        </w:rPr>
        <w:t>а</w:t>
      </w:r>
      <w:r w:rsidR="00DC12F3" w:rsidRPr="00603589">
        <w:rPr>
          <w:lang w:val="bg-BG"/>
        </w:rPr>
        <w:t xml:space="preserve"> </w:t>
      </w:r>
      <w:r w:rsidR="004E6E30" w:rsidRPr="00603589">
        <w:rPr>
          <w:lang w:val="bg-BG"/>
        </w:rPr>
        <w:t>Елин Пелин</w:t>
      </w:r>
      <w:r w:rsidR="00DC12F3" w:rsidRPr="00603589">
        <w:rPr>
          <w:lang w:val="bg-BG"/>
        </w:rPr>
        <w:t xml:space="preserve"> и кметс</w:t>
      </w:r>
      <w:r w:rsidR="000E478C" w:rsidRPr="00603589">
        <w:rPr>
          <w:lang w:val="bg-BG"/>
        </w:rPr>
        <w:t>тво</w:t>
      </w:r>
      <w:r w:rsidR="00DC12F3" w:rsidRPr="00603589">
        <w:rPr>
          <w:lang w:val="bg-BG"/>
        </w:rPr>
        <w:t xml:space="preserve"> с.</w:t>
      </w:r>
      <w:r w:rsidR="00C158C8" w:rsidRPr="00603589">
        <w:rPr>
          <w:lang w:val="bg-BG"/>
        </w:rPr>
        <w:t xml:space="preserve"> </w:t>
      </w:r>
      <w:r w:rsidR="00C03F58" w:rsidRPr="00603589">
        <w:rPr>
          <w:lang w:val="bg-BG"/>
        </w:rPr>
        <w:t>Равно поле</w:t>
      </w:r>
      <w:r w:rsidR="00DC12F3" w:rsidRPr="00603589">
        <w:rPr>
          <w:lang w:val="bg-BG"/>
        </w:rPr>
        <w:t>, участници в комисията – за сведение и изпълнение.</w:t>
      </w:r>
    </w:p>
    <w:p w14:paraId="693965BD" w14:textId="0BFFAE9C" w:rsidR="00956C8B" w:rsidRPr="00603589" w:rsidRDefault="002213A1" w:rsidP="002213A1">
      <w:pPr>
        <w:ind w:firstLine="709"/>
        <w:jc w:val="both"/>
        <w:rPr>
          <w:lang w:val="bg-BG"/>
        </w:rPr>
      </w:pPr>
      <w:bookmarkStart w:id="5" w:name="_Hlk83646044"/>
      <w:r w:rsidRPr="00603589">
        <w:rPr>
          <w:lang w:val="bg-BG"/>
        </w:rPr>
        <w:tab/>
        <w:t xml:space="preserve">Контрола по изпълнение на настоящата заповед ще упражнявам лично. </w:t>
      </w:r>
    </w:p>
    <w:bookmarkEnd w:id="5"/>
    <w:p w14:paraId="78F9A727" w14:textId="4D097EB3" w:rsidR="002213A1" w:rsidRDefault="002213A1" w:rsidP="00441D72">
      <w:pPr>
        <w:ind w:firstLine="709"/>
        <w:jc w:val="both"/>
        <w:rPr>
          <w:u w:val="single"/>
          <w:lang w:val="bg-BG"/>
        </w:rPr>
      </w:pPr>
    </w:p>
    <w:p w14:paraId="4B286776" w14:textId="77777777" w:rsidR="00F92D1A" w:rsidRDefault="00F92D1A" w:rsidP="00441D72">
      <w:pPr>
        <w:ind w:firstLine="709"/>
        <w:jc w:val="both"/>
        <w:rPr>
          <w:u w:val="single"/>
          <w:lang w:val="bg-BG"/>
        </w:rPr>
      </w:pPr>
    </w:p>
    <w:p w14:paraId="2D0DDA1C" w14:textId="77777777" w:rsidR="00F92D1A" w:rsidRDefault="00F92D1A" w:rsidP="00441D72">
      <w:pPr>
        <w:ind w:firstLine="709"/>
        <w:jc w:val="both"/>
        <w:rPr>
          <w:u w:val="single"/>
          <w:lang w:val="bg-BG"/>
        </w:rPr>
      </w:pPr>
    </w:p>
    <w:p w14:paraId="01E58968" w14:textId="062A51AC" w:rsidR="00F92D1A" w:rsidRPr="00BC6298" w:rsidRDefault="00F92D1A" w:rsidP="00F92D1A">
      <w:pPr>
        <w:rPr>
          <w:b/>
          <w:lang w:val="bg-BG"/>
        </w:rPr>
      </w:pPr>
      <w:r w:rsidRPr="00BC6298">
        <w:rPr>
          <w:b/>
          <w:lang w:val="bg-BG"/>
        </w:rPr>
        <w:t>ЕМИЛ АТАНАСОВ</w:t>
      </w:r>
      <w:r w:rsidR="00815B3B">
        <w:rPr>
          <w:b/>
          <w:lang w:val="bg-BG"/>
        </w:rPr>
        <w:tab/>
      </w:r>
      <w:r w:rsidR="00815B3B">
        <w:rPr>
          <w:b/>
          <w:lang w:val="bg-BG"/>
        </w:rPr>
        <w:tab/>
        <w:t>/П/</w:t>
      </w:r>
      <w:bookmarkStart w:id="6" w:name="_GoBack"/>
      <w:bookmarkEnd w:id="6"/>
    </w:p>
    <w:p w14:paraId="5DD51DC4" w14:textId="77777777" w:rsidR="00F92D1A" w:rsidRPr="00BC6298" w:rsidRDefault="00F92D1A" w:rsidP="00F92D1A">
      <w:pPr>
        <w:rPr>
          <w:i/>
          <w:lang w:val="bg-BG"/>
        </w:rPr>
      </w:pPr>
      <w:r w:rsidRPr="00BC6298">
        <w:rPr>
          <w:i/>
          <w:lang w:val="bg-BG"/>
        </w:rPr>
        <w:t>главен директор на ГД"Аграрно развитие"</w:t>
      </w:r>
    </w:p>
    <w:p w14:paraId="53E3D0E1" w14:textId="77777777" w:rsidR="00F92D1A" w:rsidRPr="00BC6298" w:rsidRDefault="00F92D1A" w:rsidP="00F92D1A">
      <w:pPr>
        <w:rPr>
          <w:i/>
          <w:lang w:val="bg-BG"/>
        </w:rPr>
      </w:pPr>
      <w:r w:rsidRPr="00BC6298">
        <w:rPr>
          <w:i/>
          <w:lang w:val="bg-BG"/>
        </w:rPr>
        <w:t xml:space="preserve">Областна дирекция „Земеделие” </w:t>
      </w:r>
    </w:p>
    <w:p w14:paraId="65D12F10" w14:textId="77777777" w:rsidR="00F92D1A" w:rsidRPr="00BC6298" w:rsidRDefault="00F92D1A" w:rsidP="00F92D1A">
      <w:pPr>
        <w:rPr>
          <w:i/>
          <w:lang w:val="bg-BG"/>
        </w:rPr>
      </w:pPr>
      <w:r w:rsidRPr="00BC6298">
        <w:rPr>
          <w:i/>
          <w:lang w:val="bg-BG"/>
        </w:rPr>
        <w:t>София област</w:t>
      </w:r>
    </w:p>
    <w:p w14:paraId="25076529" w14:textId="77777777" w:rsidR="00F92D1A" w:rsidRPr="00BC6298" w:rsidRDefault="00F92D1A" w:rsidP="00F92D1A">
      <w:pPr>
        <w:rPr>
          <w:iCs/>
          <w:sz w:val="20"/>
          <w:lang w:val="bg-BG"/>
        </w:rPr>
      </w:pPr>
      <w:r w:rsidRPr="00BC6298">
        <w:rPr>
          <w:iCs/>
          <w:sz w:val="20"/>
          <w:lang w:val="bg-BG"/>
        </w:rPr>
        <w:t>(</w:t>
      </w:r>
      <w:proofErr w:type="spellStart"/>
      <w:r w:rsidRPr="00BC6298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BC6298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BC6298">
        <w:rPr>
          <w:iCs/>
          <w:sz w:val="20"/>
          <w:lang w:val="bg-BG"/>
        </w:rPr>
        <w:t>)</w:t>
      </w:r>
    </w:p>
    <w:p w14:paraId="413D7107" w14:textId="77777777" w:rsidR="00F92D1A" w:rsidRPr="00603589" w:rsidRDefault="00F92D1A" w:rsidP="00441D72">
      <w:pPr>
        <w:ind w:firstLine="709"/>
        <w:jc w:val="both"/>
        <w:rPr>
          <w:u w:val="single"/>
          <w:lang w:val="bg-BG"/>
        </w:rPr>
      </w:pPr>
    </w:p>
    <w:sectPr w:rsidR="00F92D1A" w:rsidRPr="00603589" w:rsidSect="0060358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84" w:right="1134" w:bottom="1247" w:left="1276" w:header="425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397D7" w14:textId="77777777" w:rsidR="008B69C2" w:rsidRDefault="008B69C2">
      <w:r>
        <w:separator/>
      </w:r>
    </w:p>
  </w:endnote>
  <w:endnote w:type="continuationSeparator" w:id="0">
    <w:p w14:paraId="6DA31C4D" w14:textId="77777777" w:rsidR="008B69C2" w:rsidRDefault="008B6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CC150" w14:textId="77777777" w:rsidR="00603589" w:rsidRDefault="00603589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0DF26" w14:textId="77777777" w:rsidR="00603589" w:rsidRDefault="00603589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E0488" w14:textId="77B95DEA" w:rsidR="00603589" w:rsidRPr="00713EC9" w:rsidRDefault="00603589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815B3B">
      <w:rPr>
        <w:rStyle w:val="PageNumber"/>
        <w:noProof/>
        <w:sz w:val="18"/>
      </w:rPr>
      <w:t>73</w:t>
    </w:r>
    <w:r w:rsidRPr="00713EC9">
      <w:rPr>
        <w:rStyle w:val="PageNumber"/>
        <w:sz w:val="18"/>
      </w:rPr>
      <w:fldChar w:fldCharType="end"/>
    </w:r>
  </w:p>
  <w:p w14:paraId="0FB10E82" w14:textId="77777777" w:rsidR="00603589" w:rsidRPr="005B6DEF" w:rsidRDefault="00603589" w:rsidP="00603589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16864F6B" w14:textId="77777777" w:rsidR="00603589" w:rsidRPr="00004F45" w:rsidRDefault="00603589" w:rsidP="00603589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0DF700C8" w14:textId="77777777" w:rsidR="00603589" w:rsidRPr="00835BBA" w:rsidRDefault="00603589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65CBB" w14:textId="77777777" w:rsidR="00603589" w:rsidRPr="005B6DEF" w:rsidRDefault="00603589" w:rsidP="00603589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675053F0" w14:textId="77777777" w:rsidR="00603589" w:rsidRPr="00004F45" w:rsidRDefault="00603589" w:rsidP="00603589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4D099F30" w14:textId="5F9443B5" w:rsidR="00603589" w:rsidRPr="00603589" w:rsidRDefault="00603589" w:rsidP="006035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BC210" w14:textId="77777777" w:rsidR="008B69C2" w:rsidRDefault="008B69C2">
      <w:r>
        <w:separator/>
      </w:r>
    </w:p>
  </w:footnote>
  <w:footnote w:type="continuationSeparator" w:id="0">
    <w:p w14:paraId="2A8C339F" w14:textId="77777777" w:rsidR="008B69C2" w:rsidRDefault="008B6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25CA8" w14:textId="77777777" w:rsidR="00603589" w:rsidRPr="005B69F7" w:rsidRDefault="00603589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 wp14:anchorId="24DEC3BF" wp14:editId="11082F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96AB5" w14:textId="4B763AD3" w:rsidR="00603589" w:rsidRPr="005B69F7" w:rsidRDefault="00603589" w:rsidP="00603589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02182B01" wp14:editId="74366DF9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32FF54C8" w14:textId="7E6F6B94" w:rsidR="00603589" w:rsidRPr="0023186B" w:rsidRDefault="0060358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14:paraId="08644AE3" w14:textId="77777777" w:rsidR="00603589" w:rsidRPr="00983B22" w:rsidRDefault="0060358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14:paraId="0A998BDC" w14:textId="77777777" w:rsidR="00603589" w:rsidRPr="00983B22" w:rsidRDefault="00603589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6410"/>
    <w:rsid w:val="00013429"/>
    <w:rsid w:val="00013A9F"/>
    <w:rsid w:val="000178A6"/>
    <w:rsid w:val="00020405"/>
    <w:rsid w:val="00031A1D"/>
    <w:rsid w:val="00034C87"/>
    <w:rsid w:val="00034F6D"/>
    <w:rsid w:val="00041D0F"/>
    <w:rsid w:val="00062ED8"/>
    <w:rsid w:val="0008557E"/>
    <w:rsid w:val="0009344D"/>
    <w:rsid w:val="00094932"/>
    <w:rsid w:val="000A519D"/>
    <w:rsid w:val="000B05B1"/>
    <w:rsid w:val="000C25BA"/>
    <w:rsid w:val="000C5047"/>
    <w:rsid w:val="000D4272"/>
    <w:rsid w:val="000E2804"/>
    <w:rsid w:val="000E46A8"/>
    <w:rsid w:val="000E478C"/>
    <w:rsid w:val="000F691D"/>
    <w:rsid w:val="0011621C"/>
    <w:rsid w:val="00120E80"/>
    <w:rsid w:val="0013647C"/>
    <w:rsid w:val="00137F32"/>
    <w:rsid w:val="001423EA"/>
    <w:rsid w:val="0015050F"/>
    <w:rsid w:val="00153007"/>
    <w:rsid w:val="00155469"/>
    <w:rsid w:val="00157D1E"/>
    <w:rsid w:val="00164A60"/>
    <w:rsid w:val="00171717"/>
    <w:rsid w:val="001738C2"/>
    <w:rsid w:val="00173A32"/>
    <w:rsid w:val="00174EB5"/>
    <w:rsid w:val="001761C8"/>
    <w:rsid w:val="001850C9"/>
    <w:rsid w:val="001956ED"/>
    <w:rsid w:val="001A06E4"/>
    <w:rsid w:val="001A1BA3"/>
    <w:rsid w:val="001A1C66"/>
    <w:rsid w:val="001B3294"/>
    <w:rsid w:val="001B4BA5"/>
    <w:rsid w:val="001C7910"/>
    <w:rsid w:val="001E1CD9"/>
    <w:rsid w:val="0020653E"/>
    <w:rsid w:val="00212573"/>
    <w:rsid w:val="00215957"/>
    <w:rsid w:val="002213A1"/>
    <w:rsid w:val="00225E60"/>
    <w:rsid w:val="0023186B"/>
    <w:rsid w:val="00236727"/>
    <w:rsid w:val="0024169F"/>
    <w:rsid w:val="0024276E"/>
    <w:rsid w:val="002557CA"/>
    <w:rsid w:val="002639F4"/>
    <w:rsid w:val="00266D04"/>
    <w:rsid w:val="0027018A"/>
    <w:rsid w:val="002725F6"/>
    <w:rsid w:val="00291BDD"/>
    <w:rsid w:val="002A10AF"/>
    <w:rsid w:val="002C5874"/>
    <w:rsid w:val="002D3B8A"/>
    <w:rsid w:val="002E0A30"/>
    <w:rsid w:val="002E25EF"/>
    <w:rsid w:val="002F2872"/>
    <w:rsid w:val="003015D9"/>
    <w:rsid w:val="00307648"/>
    <w:rsid w:val="003140CD"/>
    <w:rsid w:val="003171AC"/>
    <w:rsid w:val="00325630"/>
    <w:rsid w:val="0032644D"/>
    <w:rsid w:val="0033321F"/>
    <w:rsid w:val="00334F0E"/>
    <w:rsid w:val="003361C6"/>
    <w:rsid w:val="00343C03"/>
    <w:rsid w:val="00345A2F"/>
    <w:rsid w:val="003475D8"/>
    <w:rsid w:val="00351EE0"/>
    <w:rsid w:val="00352944"/>
    <w:rsid w:val="0035766D"/>
    <w:rsid w:val="00374CAD"/>
    <w:rsid w:val="003813FC"/>
    <w:rsid w:val="0038518E"/>
    <w:rsid w:val="003A6165"/>
    <w:rsid w:val="003A7442"/>
    <w:rsid w:val="003B6B61"/>
    <w:rsid w:val="003C2E20"/>
    <w:rsid w:val="003C6886"/>
    <w:rsid w:val="003D26C6"/>
    <w:rsid w:val="003D27F5"/>
    <w:rsid w:val="003D29F1"/>
    <w:rsid w:val="003D48FB"/>
    <w:rsid w:val="003E7141"/>
    <w:rsid w:val="003F12AE"/>
    <w:rsid w:val="003F6ADC"/>
    <w:rsid w:val="00401145"/>
    <w:rsid w:val="0042590C"/>
    <w:rsid w:val="00430352"/>
    <w:rsid w:val="0043766A"/>
    <w:rsid w:val="00441D72"/>
    <w:rsid w:val="00443D11"/>
    <w:rsid w:val="00446795"/>
    <w:rsid w:val="004517AC"/>
    <w:rsid w:val="00454CDE"/>
    <w:rsid w:val="0045733A"/>
    <w:rsid w:val="00457F33"/>
    <w:rsid w:val="00463733"/>
    <w:rsid w:val="00464DCD"/>
    <w:rsid w:val="00470179"/>
    <w:rsid w:val="00471AF4"/>
    <w:rsid w:val="00492D75"/>
    <w:rsid w:val="004968A3"/>
    <w:rsid w:val="00496975"/>
    <w:rsid w:val="004A35CC"/>
    <w:rsid w:val="004A3929"/>
    <w:rsid w:val="004B10BF"/>
    <w:rsid w:val="004C3144"/>
    <w:rsid w:val="004C4B62"/>
    <w:rsid w:val="004D078C"/>
    <w:rsid w:val="004E31E0"/>
    <w:rsid w:val="004E5FF6"/>
    <w:rsid w:val="004E6E30"/>
    <w:rsid w:val="004F5882"/>
    <w:rsid w:val="004F625A"/>
    <w:rsid w:val="004F765C"/>
    <w:rsid w:val="00505A7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052"/>
    <w:rsid w:val="00575425"/>
    <w:rsid w:val="00576362"/>
    <w:rsid w:val="005812FB"/>
    <w:rsid w:val="0058230C"/>
    <w:rsid w:val="00591148"/>
    <w:rsid w:val="00592976"/>
    <w:rsid w:val="00596DB7"/>
    <w:rsid w:val="005A0D6A"/>
    <w:rsid w:val="005A2287"/>
    <w:rsid w:val="005A3B17"/>
    <w:rsid w:val="005A4F5C"/>
    <w:rsid w:val="005A5B96"/>
    <w:rsid w:val="005B2632"/>
    <w:rsid w:val="005B4D1B"/>
    <w:rsid w:val="005B69F7"/>
    <w:rsid w:val="005C1619"/>
    <w:rsid w:val="005C45C6"/>
    <w:rsid w:val="005D2C61"/>
    <w:rsid w:val="005D42C6"/>
    <w:rsid w:val="005D7788"/>
    <w:rsid w:val="005E00E3"/>
    <w:rsid w:val="005E5F37"/>
    <w:rsid w:val="005F18B8"/>
    <w:rsid w:val="005F3A9D"/>
    <w:rsid w:val="00600678"/>
    <w:rsid w:val="00602A0B"/>
    <w:rsid w:val="00603589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663D7"/>
    <w:rsid w:val="006727E9"/>
    <w:rsid w:val="006871DF"/>
    <w:rsid w:val="00687C4C"/>
    <w:rsid w:val="00696516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6A3"/>
    <w:rsid w:val="006E2F1D"/>
    <w:rsid w:val="006E5811"/>
    <w:rsid w:val="006F0945"/>
    <w:rsid w:val="006F2858"/>
    <w:rsid w:val="006F5952"/>
    <w:rsid w:val="00703AAB"/>
    <w:rsid w:val="00707F86"/>
    <w:rsid w:val="007131C5"/>
    <w:rsid w:val="00713EC9"/>
    <w:rsid w:val="00715C9E"/>
    <w:rsid w:val="00720533"/>
    <w:rsid w:val="00724CF9"/>
    <w:rsid w:val="00724E5F"/>
    <w:rsid w:val="00734758"/>
    <w:rsid w:val="007351F8"/>
    <w:rsid w:val="007354A2"/>
    <w:rsid w:val="00735898"/>
    <w:rsid w:val="00736645"/>
    <w:rsid w:val="00737F0F"/>
    <w:rsid w:val="00744E16"/>
    <w:rsid w:val="00751C7B"/>
    <w:rsid w:val="00753FF4"/>
    <w:rsid w:val="00757E98"/>
    <w:rsid w:val="00762DA8"/>
    <w:rsid w:val="00781F58"/>
    <w:rsid w:val="007834DE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00EE"/>
    <w:rsid w:val="007E1780"/>
    <w:rsid w:val="00800337"/>
    <w:rsid w:val="00800569"/>
    <w:rsid w:val="0080526F"/>
    <w:rsid w:val="00810556"/>
    <w:rsid w:val="00813E21"/>
    <w:rsid w:val="00813F02"/>
    <w:rsid w:val="00815B3B"/>
    <w:rsid w:val="00816DB1"/>
    <w:rsid w:val="00822F7A"/>
    <w:rsid w:val="00823FF9"/>
    <w:rsid w:val="008318FA"/>
    <w:rsid w:val="008324AB"/>
    <w:rsid w:val="00835BBA"/>
    <w:rsid w:val="0083710E"/>
    <w:rsid w:val="0084008D"/>
    <w:rsid w:val="00850BCE"/>
    <w:rsid w:val="00853035"/>
    <w:rsid w:val="0085348A"/>
    <w:rsid w:val="0085463F"/>
    <w:rsid w:val="0086367E"/>
    <w:rsid w:val="00871654"/>
    <w:rsid w:val="008833AA"/>
    <w:rsid w:val="00883AE2"/>
    <w:rsid w:val="00893776"/>
    <w:rsid w:val="008A1BBB"/>
    <w:rsid w:val="008A408D"/>
    <w:rsid w:val="008B0206"/>
    <w:rsid w:val="008B1300"/>
    <w:rsid w:val="008B69C2"/>
    <w:rsid w:val="008C54F3"/>
    <w:rsid w:val="008D1749"/>
    <w:rsid w:val="008D2703"/>
    <w:rsid w:val="008D7029"/>
    <w:rsid w:val="008E0E45"/>
    <w:rsid w:val="008F3A6E"/>
    <w:rsid w:val="009109C3"/>
    <w:rsid w:val="00931B42"/>
    <w:rsid w:val="00933CBA"/>
    <w:rsid w:val="00936425"/>
    <w:rsid w:val="00945150"/>
    <w:rsid w:val="00946D85"/>
    <w:rsid w:val="00956C8B"/>
    <w:rsid w:val="00956CD8"/>
    <w:rsid w:val="00974546"/>
    <w:rsid w:val="0097789C"/>
    <w:rsid w:val="009803EE"/>
    <w:rsid w:val="00983B22"/>
    <w:rsid w:val="00985484"/>
    <w:rsid w:val="00992DF8"/>
    <w:rsid w:val="00996A5D"/>
    <w:rsid w:val="0099762A"/>
    <w:rsid w:val="009A1C2C"/>
    <w:rsid w:val="009A2BA7"/>
    <w:rsid w:val="009A49E5"/>
    <w:rsid w:val="009B3FDB"/>
    <w:rsid w:val="009B57C3"/>
    <w:rsid w:val="009D555E"/>
    <w:rsid w:val="009E2A74"/>
    <w:rsid w:val="009E7D8E"/>
    <w:rsid w:val="009F2A96"/>
    <w:rsid w:val="00A21340"/>
    <w:rsid w:val="00A23BFD"/>
    <w:rsid w:val="00A2419F"/>
    <w:rsid w:val="00A36C2A"/>
    <w:rsid w:val="00A513AB"/>
    <w:rsid w:val="00A56EBD"/>
    <w:rsid w:val="00A60928"/>
    <w:rsid w:val="00A74690"/>
    <w:rsid w:val="00A74EBA"/>
    <w:rsid w:val="00A76B02"/>
    <w:rsid w:val="00A805A9"/>
    <w:rsid w:val="00A806FD"/>
    <w:rsid w:val="00A908FE"/>
    <w:rsid w:val="00A92CFD"/>
    <w:rsid w:val="00A94EC0"/>
    <w:rsid w:val="00AA37E5"/>
    <w:rsid w:val="00AB53BB"/>
    <w:rsid w:val="00AD13E8"/>
    <w:rsid w:val="00AD2747"/>
    <w:rsid w:val="00AD3A76"/>
    <w:rsid w:val="00AD6705"/>
    <w:rsid w:val="00AD6B30"/>
    <w:rsid w:val="00AD7D68"/>
    <w:rsid w:val="00AE42FC"/>
    <w:rsid w:val="00AE6009"/>
    <w:rsid w:val="00AF0AFA"/>
    <w:rsid w:val="00B01BC8"/>
    <w:rsid w:val="00B02AEB"/>
    <w:rsid w:val="00B14BA2"/>
    <w:rsid w:val="00B157DC"/>
    <w:rsid w:val="00B22D78"/>
    <w:rsid w:val="00B2429C"/>
    <w:rsid w:val="00B54180"/>
    <w:rsid w:val="00B61E85"/>
    <w:rsid w:val="00B650EE"/>
    <w:rsid w:val="00B65B7A"/>
    <w:rsid w:val="00B80B62"/>
    <w:rsid w:val="00B8298F"/>
    <w:rsid w:val="00B97B20"/>
    <w:rsid w:val="00BA5128"/>
    <w:rsid w:val="00BC0B35"/>
    <w:rsid w:val="00BC45FC"/>
    <w:rsid w:val="00BD0CEF"/>
    <w:rsid w:val="00BD1BCF"/>
    <w:rsid w:val="00BD4440"/>
    <w:rsid w:val="00BD5937"/>
    <w:rsid w:val="00BD7539"/>
    <w:rsid w:val="00BE03A6"/>
    <w:rsid w:val="00BE215C"/>
    <w:rsid w:val="00BE4052"/>
    <w:rsid w:val="00BF47CC"/>
    <w:rsid w:val="00C00904"/>
    <w:rsid w:val="00C02136"/>
    <w:rsid w:val="00C03F58"/>
    <w:rsid w:val="00C06313"/>
    <w:rsid w:val="00C120B5"/>
    <w:rsid w:val="00C147E4"/>
    <w:rsid w:val="00C158C8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444F"/>
    <w:rsid w:val="00CC671B"/>
    <w:rsid w:val="00CD6A9A"/>
    <w:rsid w:val="00CE47C7"/>
    <w:rsid w:val="00CE5345"/>
    <w:rsid w:val="00CE78CA"/>
    <w:rsid w:val="00CF1702"/>
    <w:rsid w:val="00CF334D"/>
    <w:rsid w:val="00D00BD9"/>
    <w:rsid w:val="00D05BED"/>
    <w:rsid w:val="00D10B5A"/>
    <w:rsid w:val="00D117C6"/>
    <w:rsid w:val="00D1214A"/>
    <w:rsid w:val="00D1344B"/>
    <w:rsid w:val="00D13F65"/>
    <w:rsid w:val="00D23A8B"/>
    <w:rsid w:val="00D259F5"/>
    <w:rsid w:val="00D30D14"/>
    <w:rsid w:val="00D450FA"/>
    <w:rsid w:val="00D60338"/>
    <w:rsid w:val="00D61AE4"/>
    <w:rsid w:val="00D66684"/>
    <w:rsid w:val="00D71A31"/>
    <w:rsid w:val="00D742E5"/>
    <w:rsid w:val="00D7472F"/>
    <w:rsid w:val="00D81D3E"/>
    <w:rsid w:val="00D86C51"/>
    <w:rsid w:val="00D91C2B"/>
    <w:rsid w:val="00D94649"/>
    <w:rsid w:val="00DA5963"/>
    <w:rsid w:val="00DA5FC2"/>
    <w:rsid w:val="00DA6215"/>
    <w:rsid w:val="00DB0831"/>
    <w:rsid w:val="00DB47C4"/>
    <w:rsid w:val="00DB7D60"/>
    <w:rsid w:val="00DC12F3"/>
    <w:rsid w:val="00DC7B49"/>
    <w:rsid w:val="00DF3535"/>
    <w:rsid w:val="00DF62FE"/>
    <w:rsid w:val="00E033AB"/>
    <w:rsid w:val="00E051B5"/>
    <w:rsid w:val="00E06D03"/>
    <w:rsid w:val="00E14211"/>
    <w:rsid w:val="00E14AEE"/>
    <w:rsid w:val="00E237A5"/>
    <w:rsid w:val="00E276F4"/>
    <w:rsid w:val="00E339BB"/>
    <w:rsid w:val="00E52E11"/>
    <w:rsid w:val="00E5627C"/>
    <w:rsid w:val="00E61682"/>
    <w:rsid w:val="00E61DDC"/>
    <w:rsid w:val="00E6220A"/>
    <w:rsid w:val="00E71875"/>
    <w:rsid w:val="00E71BA4"/>
    <w:rsid w:val="00E7445E"/>
    <w:rsid w:val="00E76BF6"/>
    <w:rsid w:val="00E91338"/>
    <w:rsid w:val="00EA3B1F"/>
    <w:rsid w:val="00EA778C"/>
    <w:rsid w:val="00EB4DB7"/>
    <w:rsid w:val="00EE0F93"/>
    <w:rsid w:val="00EE1A25"/>
    <w:rsid w:val="00EE2FF9"/>
    <w:rsid w:val="00EF61F2"/>
    <w:rsid w:val="00F05FFF"/>
    <w:rsid w:val="00F06BC9"/>
    <w:rsid w:val="00F1309C"/>
    <w:rsid w:val="00F37E58"/>
    <w:rsid w:val="00F62F0D"/>
    <w:rsid w:val="00F63931"/>
    <w:rsid w:val="00F670A1"/>
    <w:rsid w:val="00F670AF"/>
    <w:rsid w:val="00F72CF1"/>
    <w:rsid w:val="00F73081"/>
    <w:rsid w:val="00F7674E"/>
    <w:rsid w:val="00F77810"/>
    <w:rsid w:val="00F92D1A"/>
    <w:rsid w:val="00F95DCD"/>
    <w:rsid w:val="00FA10EE"/>
    <w:rsid w:val="00FA4106"/>
    <w:rsid w:val="00FA62AB"/>
    <w:rsid w:val="00FA728E"/>
    <w:rsid w:val="00FB2631"/>
    <w:rsid w:val="00FB29BA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1574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E8F19-3117-4478-95B7-7CF3D0A7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13</TotalTime>
  <Pages>73</Pages>
  <Words>29595</Words>
  <Characters>168696</Characters>
  <Application>Microsoft Office Word</Application>
  <DocSecurity>0</DocSecurity>
  <Lines>1405</Lines>
  <Paragraphs>395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11</cp:revision>
  <cp:lastPrinted>2022-10-10T08:43:00Z</cp:lastPrinted>
  <dcterms:created xsi:type="dcterms:W3CDTF">2022-10-07T05:51:00Z</dcterms:created>
  <dcterms:modified xsi:type="dcterms:W3CDTF">2022-10-10T08:45:00Z</dcterms:modified>
</cp:coreProperties>
</file>